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4C199468">
      <w:pPr>
        <w:spacing w:after="0" w:line="259" w:lineRule="auto"/>
        <w:ind w:left="65" w:firstLine="0"/>
        <w:jc w:val="center"/>
        <w:rPr>
          <w:sz w:val="14"/>
        </w:rPr>
      </w:pPr>
      <w:r w:rsidRPr="4C199468">
        <w:rPr>
          <w:sz w:val="14"/>
          <w:szCs w:val="14"/>
        </w:rPr>
        <w:t>-</w:t>
      </w:r>
      <w:r w:rsidR="00090BBD">
        <w:rPr>
          <w:noProof/>
        </w:rPr>
        <w:drawing>
          <wp:inline distT="0" distB="0" distL="0" distR="0" wp14:anchorId="202DFCFE" wp14:editId="77072542">
            <wp:extent cx="3081020" cy="1085215"/>
            <wp:effectExtent l="0" t="0" r="0" b="0"/>
            <wp:docPr id="506216880"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3081020" cy="1085215"/>
                    </a:xfrm>
                    <a:prstGeom prst="rect">
                      <a:avLst/>
                    </a:prstGeom>
                  </pic:spPr>
                </pic:pic>
              </a:graphicData>
            </a:graphic>
          </wp:inline>
        </w:drawing>
      </w:r>
    </w:p>
    <w:p w14:paraId="42548EEA" w14:textId="3E46CAB9" w:rsidR="4C199468" w:rsidRDefault="4C199468" w:rsidP="4C199468">
      <w:pPr>
        <w:spacing w:after="0" w:line="259" w:lineRule="auto"/>
        <w:ind w:left="4"/>
        <w:jc w:val="center"/>
      </w:pPr>
      <w:r w:rsidRPr="006F17D7">
        <w:rPr>
          <w:sz w:val="28"/>
          <w:szCs w:val="28"/>
        </w:rPr>
        <w:t>MA101</w:t>
      </w:r>
      <w:r w:rsidRPr="4C199468">
        <w:rPr>
          <w:sz w:val="32"/>
          <w:szCs w:val="32"/>
        </w:rPr>
        <w:t xml:space="preserve"> INTRODUCTION TO MEDICAL ASSISTING</w:t>
      </w:r>
    </w:p>
    <w:p w14:paraId="4FC8D422" w14:textId="2CA88C8E" w:rsidR="00090BBD" w:rsidRDefault="4C199468">
      <w:pPr>
        <w:spacing w:after="0" w:line="259" w:lineRule="auto"/>
        <w:ind w:left="4" w:firstLine="0"/>
        <w:jc w:val="center"/>
      </w:pPr>
      <w:r w:rsidRPr="4C199468">
        <w:rPr>
          <w:sz w:val="32"/>
          <w:szCs w:val="32"/>
        </w:rPr>
        <w:t xml:space="preserve"> 3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657FDC1C" w14:textId="4A4C559F" w:rsidR="4C199468" w:rsidRDefault="4C199468" w:rsidP="4C199468">
      <w:pPr>
        <w:ind w:left="-5"/>
        <w:jc w:val="both"/>
      </w:pPr>
      <w:r>
        <w:t xml:space="preserve">This course is designed to introduce the Medical Assisting student to the concepts of professionalism, communication, workplace dynamics and confidentiality.  The history of the profession, credentialing, supervising employees, and working with both patients and other allied health professionals will be discussed.  Students will job shadow a medical assistant on the job.  Students will also get CPR and First Aid Certification.  Course Fee.  </w:t>
      </w:r>
      <w:r w:rsidRPr="4C199468">
        <w:rPr>
          <w:b/>
          <w:bCs/>
        </w:rPr>
        <w:t>Prerequisite:  Student Health Profile form and Tuberculosis testing completed, and hepatitis series started.</w:t>
      </w:r>
    </w:p>
    <w:p w14:paraId="3F98F368" w14:textId="77E3A84D" w:rsidR="4C199468" w:rsidRDefault="4C199468" w:rsidP="4C199468">
      <w:pPr>
        <w:ind w:left="-5"/>
        <w:jc w:val="both"/>
        <w:rPr>
          <w:sz w:val="20"/>
          <w:szCs w:val="20"/>
        </w:rPr>
      </w:pPr>
    </w:p>
    <w:p w14:paraId="76513A6E" w14:textId="481062A2" w:rsidR="00DE7E15" w:rsidRDefault="00CF6275" w:rsidP="00263F5C">
      <w:pPr>
        <w:tabs>
          <w:tab w:val="center" w:pos="2160"/>
        </w:tabs>
        <w:spacing w:after="0" w:line="240" w:lineRule="auto"/>
        <w:ind w:left="-15" w:firstLine="0"/>
      </w:pPr>
      <w:r>
        <w:rPr>
          <w:b/>
        </w:rPr>
        <w:t>Class Schedule</w:t>
      </w:r>
      <w:r>
        <w:t>:</w:t>
      </w:r>
    </w:p>
    <w:p w14:paraId="571E15BF" w14:textId="22B5C967" w:rsidR="4C199468" w:rsidRDefault="4C199468" w:rsidP="00C56FD1">
      <w:pPr>
        <w:jc w:val="both"/>
      </w:pPr>
      <w:r>
        <w:t xml:space="preserve">8 Week course numbered: Week 1, Week 2, Week 3, etc.  Tuesday </w:t>
      </w:r>
      <w:r w:rsidR="00C56FD1">
        <w:t>10:50 – 1:40 p.m.</w:t>
      </w:r>
      <w:r>
        <w:t xml:space="preserve">   Instructor Sue Hawes, CMA (AAMA), MBA, FACMPE, RHIT. Office Hours by appointment.  Classes for </w:t>
      </w:r>
      <w:r w:rsidR="00C56FD1">
        <w:t>Mod 4 begin March 3 to April 21, 2020.</w:t>
      </w:r>
    </w:p>
    <w:p w14:paraId="11556352" w14:textId="0FEB7A0E" w:rsidR="00DE7E15" w:rsidRDefault="00CF6275" w:rsidP="00263F5C">
      <w:pPr>
        <w:tabs>
          <w:tab w:val="center" w:pos="2160"/>
        </w:tabs>
        <w:spacing w:after="0" w:line="240" w:lineRule="auto"/>
        <w:ind w:left="-15" w:firstLine="0"/>
      </w:pPr>
      <w:r>
        <w:rPr>
          <w:b/>
        </w:rPr>
        <w:t>Course texts</w:t>
      </w:r>
      <w:r>
        <w:t>:</w:t>
      </w:r>
    </w:p>
    <w:p w14:paraId="2A69554F" w14:textId="325E6160" w:rsidR="4C199468" w:rsidRDefault="4C199468" w:rsidP="4C199468">
      <w:pPr>
        <w:spacing w:after="120" w:line="247" w:lineRule="auto"/>
        <w:ind w:left="0" w:hanging="14"/>
        <w:jc w:val="both"/>
      </w:pPr>
      <w:r>
        <w:t xml:space="preserve">The student will need to purchase the text:  </w:t>
      </w:r>
      <w:proofErr w:type="spellStart"/>
      <w:r>
        <w:t>Kinn’s</w:t>
      </w:r>
      <w:proofErr w:type="spellEnd"/>
      <w:r>
        <w:t xml:space="preserve"> The Medical Assistant – An Applied Approach, Alexander Young, Deborah Proctor, Saunders </w:t>
      </w:r>
      <w:proofErr w:type="spellStart"/>
      <w:r>
        <w:t>Elsevir</w:t>
      </w:r>
      <w:proofErr w:type="spellEnd"/>
      <w:r>
        <w:t xml:space="preserve">, </w:t>
      </w:r>
      <w:r w:rsidR="008D0D1B">
        <w:t>14</w:t>
      </w:r>
      <w:r w:rsidRPr="4C199468">
        <w:rPr>
          <w:vertAlign w:val="superscript"/>
        </w:rPr>
        <w:t>h</w:t>
      </w:r>
      <w:r>
        <w:t xml:space="preserve"> edition, 20</w:t>
      </w:r>
      <w:r w:rsidR="008D0D1B">
        <w:t>20</w:t>
      </w:r>
      <w:r>
        <w:t>.</w:t>
      </w:r>
    </w:p>
    <w:p w14:paraId="70DB509F" w14:textId="19CA92CC" w:rsidR="00DE7E15" w:rsidRDefault="00CF6275" w:rsidP="005D1572">
      <w:pPr>
        <w:spacing w:before="240" w:after="0" w:line="240" w:lineRule="auto"/>
        <w:ind w:left="-5"/>
      </w:pPr>
      <w:bookmarkStart w:id="0" w:name="_Hlk20132919"/>
      <w:r>
        <w:rPr>
          <w:b/>
        </w:rPr>
        <w:t>Instructional Methods</w:t>
      </w:r>
      <w:r>
        <w:t>:</w:t>
      </w:r>
    </w:p>
    <w:p w14:paraId="352FA04E" w14:textId="40CFE1C0" w:rsidR="00DE7E15" w:rsidRPr="0041626D" w:rsidRDefault="00CF6275" w:rsidP="00CE3A40">
      <w:pPr>
        <w:ind w:left="-5"/>
        <w:jc w:val="both"/>
      </w:pPr>
      <w:r>
        <w:t xml:space="preserve">A variety of instruction techniques will be used in this course.  These practices include (but are not limited to) class lecture; small group work; discussion; group projects; out-of-class assignments; individual assignments; electronically.  </w:t>
      </w:r>
      <w:r w:rsidRPr="4C199468">
        <w:rPr>
          <w:b/>
          <w:bCs/>
          <w:u w:val="single"/>
        </w:rPr>
        <w:t>Only Black ink can be used on assignments.</w:t>
      </w:r>
    </w:p>
    <w:p w14:paraId="69F0EC7D" w14:textId="0987622A" w:rsidR="00DE7E15" w:rsidRPr="0041626D" w:rsidRDefault="00DE7E15" w:rsidP="4C199468">
      <w:pPr>
        <w:ind w:left="-5"/>
        <w:jc w:val="both"/>
        <w:rPr>
          <w:b/>
          <w:bCs/>
          <w:u w:val="single"/>
        </w:rPr>
      </w:pPr>
      <w:bookmarkStart w:id="1" w:name="_Hlk7170707"/>
    </w:p>
    <w:p w14:paraId="61899A0B" w14:textId="5C026F24" w:rsidR="00DE7E15" w:rsidRPr="0041626D" w:rsidRDefault="008E667F" w:rsidP="00865F29">
      <w:pPr>
        <w:ind w:left="-15" w:firstLine="0"/>
        <w:jc w:val="both"/>
        <w:rPr>
          <w:b/>
          <w:bCs/>
        </w:rPr>
      </w:pPr>
      <w:hyperlink r:id="rId9" w:history="1"/>
      <w:bookmarkEnd w:id="1"/>
      <w:r w:rsidR="00865F29">
        <w:t xml:space="preserve"> </w:t>
      </w:r>
    </w:p>
    <w:p w14:paraId="340A8087" w14:textId="332F2BD8" w:rsidR="00DE7E15" w:rsidRPr="0041626D" w:rsidRDefault="4C199468" w:rsidP="4C199468">
      <w:pPr>
        <w:ind w:left="-5"/>
        <w:jc w:val="both"/>
        <w:rPr>
          <w:b/>
          <w:bCs/>
        </w:rPr>
      </w:pPr>
      <w:r w:rsidRPr="4C199468">
        <w:rPr>
          <w:b/>
          <w:bCs/>
        </w:rPr>
        <w:t>Course Objectives</w:t>
      </w:r>
      <w:r>
        <w:t xml:space="preserve">:  </w:t>
      </w:r>
      <w:bookmarkEnd w:id="0"/>
    </w:p>
    <w:p w14:paraId="22072DB2" w14:textId="4C82B35E" w:rsidR="4C199468" w:rsidRDefault="4C199468" w:rsidP="4C199468">
      <w:pPr>
        <w:spacing w:after="240" w:line="247" w:lineRule="auto"/>
        <w:ind w:left="0" w:hanging="14"/>
        <w:jc w:val="both"/>
      </w:pPr>
      <w:r>
        <w:t xml:space="preserve">Upon completion of the course the student must be able to successfully complete the </w:t>
      </w:r>
      <w:proofErr w:type="gramStart"/>
      <w:r>
        <w:t>following  competencies</w:t>
      </w:r>
      <w:proofErr w:type="gramEnd"/>
      <w:r>
        <w:t>.  Competencies will be evaluated through testing.</w:t>
      </w:r>
    </w:p>
    <w:p w14:paraId="4F756C2A" w14:textId="497DA6E3"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Demonstrate an understanding of entry-level competencies.</w:t>
      </w:r>
    </w:p>
    <w:p w14:paraId="0E915CA9" w14:textId="05D72B58"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Incorporate critical thinking and reflection to make mental connections as material is learned.</w:t>
      </w:r>
    </w:p>
    <w:p w14:paraId="7391FD6B" w14:textId="2E2942A6"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Evaluate professional and unprofessional dress, behavior, and mannerisms.</w:t>
      </w:r>
    </w:p>
    <w:p w14:paraId="6CE746A9" w14:textId="14B20B08"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 xml:space="preserve">Explain confidentiality and professional liability. </w:t>
      </w:r>
    </w:p>
    <w:p w14:paraId="51826684" w14:textId="665197CF"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Evaluate the versatility of the medical assisting profession.</w:t>
      </w:r>
    </w:p>
    <w:p w14:paraId="71AACA34" w14:textId="686F4718"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lastRenderedPageBreak/>
        <w:t>Career development.</w:t>
      </w:r>
    </w:p>
    <w:p w14:paraId="76B39F9B" w14:textId="375C924E"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t>Become familiar with local professional organization.</w:t>
      </w:r>
    </w:p>
    <w:p w14:paraId="3FB599E7" w14:textId="77777777" w:rsidR="0022764A" w:rsidRDefault="0022764A" w:rsidP="00FD6F78">
      <w:pPr>
        <w:pStyle w:val="ListParagraph"/>
        <w:spacing w:before="240" w:after="0" w:line="264" w:lineRule="auto"/>
        <w:ind w:left="0" w:firstLine="0"/>
        <w:contextualSpacing w:val="0"/>
        <w:jc w:val="center"/>
        <w:rPr>
          <w:b/>
        </w:rPr>
      </w:pPr>
    </w:p>
    <w:p w14:paraId="4EB5A317" w14:textId="3D4CA07C" w:rsidR="00670229" w:rsidRDefault="00670229" w:rsidP="00FD6F78">
      <w:pPr>
        <w:pStyle w:val="ListParagraph"/>
        <w:spacing w:before="240" w:after="0" w:line="264" w:lineRule="auto"/>
        <w:ind w:left="0" w:firstLine="0"/>
        <w:contextualSpacing w:val="0"/>
        <w:jc w:val="center"/>
      </w:pPr>
      <w:r w:rsidRPr="00670229">
        <w:rPr>
          <w:b/>
        </w:rPr>
        <w:t>ASSIGNMENTS AND GRADING</w:t>
      </w:r>
    </w:p>
    <w:p w14:paraId="063AAFF7" w14:textId="77777777" w:rsidR="0022764A" w:rsidRDefault="0022764A" w:rsidP="0022764A">
      <w:pPr>
        <w:spacing w:line="276" w:lineRule="auto"/>
        <w:ind w:left="-5"/>
        <w:jc w:val="both"/>
        <w:rPr>
          <w:b/>
        </w:rPr>
      </w:pPr>
    </w:p>
    <w:p w14:paraId="4BCBF510" w14:textId="317180E3" w:rsidR="0022764A" w:rsidRDefault="4C199468" w:rsidP="0022764A">
      <w:pPr>
        <w:spacing w:line="276" w:lineRule="auto"/>
        <w:ind w:left="-5"/>
        <w:jc w:val="both"/>
      </w:pPr>
      <w:r w:rsidRPr="4C199468">
        <w:rPr>
          <w:b/>
          <w:bCs/>
        </w:rPr>
        <w:t>Nutrition Project:</w:t>
      </w:r>
      <w:r>
        <w:t xml:space="preserve"> </w:t>
      </w:r>
    </w:p>
    <w:p w14:paraId="7CFAABA5" w14:textId="66712A5C" w:rsidR="4C199468" w:rsidRDefault="4C199468" w:rsidP="4C199468">
      <w:pPr>
        <w:spacing w:line="276" w:lineRule="auto"/>
        <w:ind w:left="-5"/>
        <w:jc w:val="both"/>
      </w:pPr>
      <w:r>
        <w:t>Specific instructions were discussed in class.  Students will design a nutrition, research for various components on the label and prepare a poster board and final paper to present to the class.</w:t>
      </w:r>
    </w:p>
    <w:p w14:paraId="6ABB636C" w14:textId="2F3FD567" w:rsidR="00FD6F78" w:rsidRDefault="00FD6F78" w:rsidP="00FD6F78">
      <w:pPr>
        <w:spacing w:before="240" w:line="264" w:lineRule="auto"/>
        <w:ind w:left="0" w:hanging="14"/>
        <w:jc w:val="both"/>
      </w:pPr>
      <w:r w:rsidRPr="004A6FB2">
        <w:rPr>
          <w:b/>
        </w:rPr>
        <w:t>Quizzes:</w:t>
      </w:r>
      <w:r>
        <w:t xml:space="preserve"> </w:t>
      </w:r>
    </w:p>
    <w:p w14:paraId="568C6D9B" w14:textId="03A866FC" w:rsidR="4C199468" w:rsidRDefault="4C199468" w:rsidP="4C199468">
      <w:pPr>
        <w:spacing w:line="264" w:lineRule="auto"/>
        <w:ind w:left="0" w:hanging="14"/>
        <w:jc w:val="both"/>
        <w:rPr>
          <w:b/>
          <w:bCs/>
        </w:rPr>
      </w:pPr>
      <w:r>
        <w:t xml:space="preserve">There are 6 quizzes of 10 questions each given in E360 at the end of each Week – excluding Weeks 4 and 8 which contain the midterm and final respectively. The quizzes include questions related to weekly readings and have a 30-minute time limit.  Questions are designed to gauge </w:t>
      </w:r>
      <w:proofErr w:type="spellStart"/>
      <w:r>
        <w:t>wholistic</w:t>
      </w:r>
      <w:proofErr w:type="spellEnd"/>
      <w:r>
        <w:t xml:space="preserve"> participation in the course as well as the student’s understanding and synthesis of course content.  The student may take each quiz a total of three times, with the highest score being recorded.  (Questions are randomly selected and each time the quiz will be different.) </w:t>
      </w:r>
      <w:r w:rsidRPr="4C199468">
        <w:rPr>
          <w:b/>
          <w:bCs/>
        </w:rPr>
        <w:t>(20 pts each quiz).</w:t>
      </w:r>
    </w:p>
    <w:p w14:paraId="4CFDA7ED" w14:textId="550625CE" w:rsidR="4C199468" w:rsidRDefault="4C199468" w:rsidP="4C199468">
      <w:pPr>
        <w:spacing w:line="264" w:lineRule="auto"/>
        <w:ind w:left="0" w:hanging="14"/>
        <w:jc w:val="both"/>
        <w:rPr>
          <w:b/>
          <w:bCs/>
        </w:rPr>
      </w:pPr>
    </w:p>
    <w:p w14:paraId="624F2D91" w14:textId="789D75B2" w:rsidR="4C199468" w:rsidRDefault="4C199468" w:rsidP="4C199468">
      <w:pPr>
        <w:spacing w:line="264" w:lineRule="auto"/>
        <w:ind w:left="0" w:hanging="14"/>
        <w:jc w:val="both"/>
        <w:rPr>
          <w:b/>
          <w:bCs/>
        </w:rPr>
      </w:pPr>
      <w:r w:rsidRPr="4C199468">
        <w:rPr>
          <w:b/>
          <w:bCs/>
        </w:rPr>
        <w:t xml:space="preserve">Class Participation: </w:t>
      </w:r>
    </w:p>
    <w:p w14:paraId="7DA2CE97" w14:textId="4C14A9F6" w:rsidR="4C199468" w:rsidRDefault="4C199468" w:rsidP="4C199468">
      <w:pPr>
        <w:spacing w:line="264" w:lineRule="auto"/>
        <w:ind w:left="0" w:hanging="14"/>
        <w:jc w:val="both"/>
        <w:rPr>
          <w:b/>
          <w:bCs/>
        </w:rPr>
      </w:pPr>
      <w:r>
        <w:t xml:space="preserve">This will be a weekly grade of up to 10 points.  This is based on class participation, assignment completion, </w:t>
      </w:r>
      <w:proofErr w:type="gramStart"/>
      <w:r>
        <w:t>professional</w:t>
      </w:r>
      <w:proofErr w:type="gramEnd"/>
      <w:r>
        <w:t xml:space="preserve"> interactions in the classroom.</w:t>
      </w:r>
    </w:p>
    <w:p w14:paraId="46A5662D" w14:textId="2C721E2E" w:rsidR="4C199468" w:rsidRDefault="4C199468" w:rsidP="4C199468">
      <w:pPr>
        <w:spacing w:after="0" w:line="276" w:lineRule="auto"/>
        <w:ind w:left="0" w:firstLine="0"/>
        <w:jc w:val="both"/>
        <w:rPr>
          <w:b/>
          <w:bCs/>
        </w:rPr>
      </w:pPr>
    </w:p>
    <w:p w14:paraId="71B0332D" w14:textId="1C065313" w:rsidR="001A2DE8" w:rsidRDefault="4C199468" w:rsidP="4C199468">
      <w:pPr>
        <w:spacing w:after="0" w:line="276" w:lineRule="auto"/>
        <w:ind w:left="0" w:firstLine="0"/>
        <w:jc w:val="both"/>
        <w:rPr>
          <w:b/>
          <w:bCs/>
        </w:rPr>
      </w:pPr>
      <w:r w:rsidRPr="4C199468">
        <w:rPr>
          <w:b/>
          <w:bCs/>
        </w:rPr>
        <w:t xml:space="preserve">Critical Thinking Assignments: </w:t>
      </w:r>
    </w:p>
    <w:p w14:paraId="431F8043" w14:textId="5B5BAD3B" w:rsidR="4C199468" w:rsidRDefault="4C199468" w:rsidP="4C199468">
      <w:pPr>
        <w:spacing w:after="0" w:line="276" w:lineRule="auto"/>
        <w:ind w:left="0" w:firstLine="0"/>
        <w:jc w:val="both"/>
      </w:pPr>
      <w:r>
        <w:t>There will be 5 Critical Thinking Assignments with point value of 50 points each.</w:t>
      </w:r>
    </w:p>
    <w:p w14:paraId="34E1E715" w14:textId="77777777" w:rsidR="00FD6F78" w:rsidRPr="0022764A" w:rsidRDefault="00FD6F78" w:rsidP="008E596C">
      <w:pPr>
        <w:spacing w:after="0" w:line="276" w:lineRule="auto"/>
        <w:ind w:left="0" w:firstLine="0"/>
        <w:jc w:val="both"/>
        <w:rPr>
          <w:sz w:val="14"/>
          <w:szCs w:val="12"/>
        </w:rPr>
      </w:pPr>
    </w:p>
    <w:p w14:paraId="65292F42" w14:textId="77777777" w:rsidR="001A2DE8" w:rsidRDefault="00A95BC6" w:rsidP="00CE5736">
      <w:pPr>
        <w:spacing w:line="276" w:lineRule="auto"/>
        <w:ind w:left="-5"/>
        <w:jc w:val="both"/>
        <w:rPr>
          <w:b/>
        </w:rPr>
      </w:pPr>
      <w:r>
        <w:rPr>
          <w:b/>
        </w:rPr>
        <w:t xml:space="preserve">Learning Activities/Assignments: </w:t>
      </w:r>
    </w:p>
    <w:p w14:paraId="71FABE2F" w14:textId="65D1F735" w:rsidR="00A95BC6" w:rsidRDefault="00A95BC6" w:rsidP="00CE5736">
      <w:pPr>
        <w:spacing w:line="276" w:lineRule="auto"/>
        <w:ind w:left="-5"/>
        <w:jc w:val="both"/>
      </w:pPr>
      <w:r>
        <w:t xml:space="preserve">There are 6 (six) assignments due during weeks 1-6, with each assignment worth a total of 50 points.  These assignments will be submitted in a </w:t>
      </w:r>
      <w:r w:rsidRPr="00FA0ABF">
        <w:rPr>
          <w:b/>
          <w:bCs/>
        </w:rPr>
        <w:t xml:space="preserve">Word </w:t>
      </w:r>
      <w:r w:rsidR="00E03C19">
        <w:t xml:space="preserve">(or Word compatible) </w:t>
      </w:r>
      <w:r w:rsidRPr="00FA0ABF">
        <w:rPr>
          <w:b/>
          <w:bCs/>
        </w:rPr>
        <w:t>document</w:t>
      </w:r>
      <w:r>
        <w:t xml:space="preserve"> in the E360 “</w:t>
      </w:r>
      <w:r w:rsidR="00FA0ABF">
        <w:t>D</w:t>
      </w:r>
      <w:r>
        <w:t xml:space="preserve">ropbox.”  Quality of response and writing will determine total points, along with proper citation of sources (APA format) when used.  Failure to cite sources is essentially plagiarism and may result in a score of 0 on an assignment.  Please submit your own </w:t>
      </w:r>
      <w:r w:rsidR="00CE5736">
        <w:t xml:space="preserve">properly cited </w:t>
      </w:r>
      <w:r>
        <w:t>work to earn full credit.</w:t>
      </w:r>
      <w:r w:rsidR="00FA0ABF">
        <w:t xml:space="preserve"> </w:t>
      </w:r>
      <w:r w:rsidR="0074385E">
        <w:t>(Do not submit in PDF format.)</w:t>
      </w:r>
    </w:p>
    <w:p w14:paraId="4F0D9B97" w14:textId="048A3981" w:rsidR="00DE7E15" w:rsidRDefault="4C199468" w:rsidP="0022764A">
      <w:pPr>
        <w:spacing w:before="240" w:line="276" w:lineRule="auto"/>
        <w:ind w:left="-5"/>
        <w:jc w:val="both"/>
      </w:pPr>
      <w:r>
        <w:t>As with all Beal College courses, it is expected that between one’s readings, videos, written work, quizzes, and exams the student will be dedicating about 10 hours a week to the course, to responsibly keep pace with the course requirements.</w:t>
      </w:r>
    </w:p>
    <w:p w14:paraId="514D9F6E" w14:textId="400EE38E" w:rsidR="4C199468" w:rsidRDefault="4C199468" w:rsidP="4C199468">
      <w:pPr>
        <w:spacing w:before="240" w:line="276" w:lineRule="auto"/>
        <w:ind w:left="-5"/>
        <w:jc w:val="both"/>
      </w:pPr>
      <w:r w:rsidRPr="4C199468">
        <w:rPr>
          <w:b/>
          <w:bCs/>
        </w:rPr>
        <w:t>ALL HOMEWORK ASSIGNMENTS ARE DUE AT THE BEGINNING OF CLASS EACH TUESDAY AT THE BEGINNING OF CLASS.</w:t>
      </w:r>
    </w:p>
    <w:p w14:paraId="1CAD9EBB" w14:textId="19172D7A" w:rsidR="00A95BC6" w:rsidRDefault="00A95BC6">
      <w:pPr>
        <w:ind w:left="-5"/>
      </w:pPr>
    </w:p>
    <w:p w14:paraId="2FBF5858" w14:textId="77777777" w:rsidR="00A95BC6" w:rsidRDefault="00A95BC6" w:rsidP="00A95BC6">
      <w:pPr>
        <w:ind w:left="-5"/>
      </w:pPr>
      <w:bookmarkStart w:id="2"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2396F920" w14:textId="77777777" w:rsidR="00544081" w:rsidRDefault="0022764A" w:rsidP="00544081">
      <w:pPr>
        <w:spacing w:line="276" w:lineRule="auto"/>
        <w:ind w:left="-5"/>
        <w:jc w:val="both"/>
      </w:pP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w:t>
      </w:r>
    </w:p>
    <w:p w14:paraId="5D22AC93" w14:textId="187963C1" w:rsidR="0022764A" w:rsidRDefault="0022764A" w:rsidP="00544081">
      <w:pPr>
        <w:spacing w:before="240" w:line="276" w:lineRule="auto"/>
        <w:ind w:left="-5"/>
        <w:jc w:val="both"/>
      </w:pPr>
      <w:r>
        <w:t xml:space="preserve">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r w:rsidR="00544081">
        <w:t xml:space="preserve">Also, no late work will be accepted or graded unless the faculty has been apprised of any extraordinary challenges and agrees in advance to accept late work.  </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4C199468">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2CD1572" w14:textId="77390DC2" w:rsidR="00683365" w:rsidRPr="00683365" w:rsidRDefault="4C199468" w:rsidP="4C199468">
            <w:pPr>
              <w:spacing w:after="0" w:line="256" w:lineRule="auto"/>
              <w:ind w:left="0" w:firstLine="0"/>
              <w:jc w:val="center"/>
              <w:rPr>
                <w:rFonts w:ascii="&amp;quot" w:hAnsi="&amp;quot"/>
              </w:rPr>
            </w:pPr>
            <w:r w:rsidRPr="4C199468">
              <w:rPr>
                <w:rFonts w:ascii="&amp;quot" w:hAnsi="&amp;quot"/>
                <w:b/>
                <w:bCs/>
              </w:rPr>
              <w:t>Rubric</w:t>
            </w:r>
          </w:p>
          <w:p w14:paraId="013D745E" w14:textId="523754FD" w:rsidR="00683365" w:rsidRPr="00683365" w:rsidRDefault="00683365" w:rsidP="4C199468">
            <w:pPr>
              <w:spacing w:after="0" w:line="256" w:lineRule="auto"/>
              <w:ind w:left="0" w:firstLine="0"/>
              <w:jc w:val="center"/>
              <w:rPr>
                <w:rFonts w:ascii="&amp;quot" w:hAnsi="&amp;quot"/>
                <w:b/>
                <w:bCs/>
              </w:rPr>
            </w:pPr>
          </w:p>
        </w:tc>
      </w:tr>
      <w:tr w:rsidR="00683365" w:rsidRPr="00683365" w14:paraId="772C1754"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1E582BF1" w:rsidR="00683365" w:rsidRPr="00683365" w:rsidRDefault="4C199468" w:rsidP="4C199468">
            <w:pPr>
              <w:spacing w:after="0" w:line="256" w:lineRule="auto"/>
              <w:ind w:left="82" w:firstLine="0"/>
              <w:rPr>
                <w:rFonts w:ascii="&amp;quot" w:hAnsi="&amp;quot"/>
              </w:rPr>
            </w:pPr>
            <w:r w:rsidRPr="4C199468">
              <w:rPr>
                <w:rFonts w:ascii="&amp;quot" w:hAnsi="&amp;quot"/>
              </w:rPr>
              <w:t>Quizzes (x4): Multiple Choice Questions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20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DF4953D" w14:textId="3C7E500E" w:rsidR="00683365" w:rsidRPr="00683365" w:rsidRDefault="00683365" w:rsidP="4C199468">
            <w:pPr>
              <w:spacing w:after="0" w:line="256" w:lineRule="auto"/>
              <w:ind w:left="0" w:right="355"/>
              <w:jc w:val="right"/>
              <w:rPr>
                <w:rFonts w:ascii="&amp;quot" w:hAnsi="&amp;quot"/>
                <w:b/>
                <w:bCs/>
              </w:rPr>
            </w:pPr>
          </w:p>
          <w:p w14:paraId="4587EF08" w14:textId="42E5C885" w:rsidR="00683365" w:rsidRPr="00683365" w:rsidRDefault="4C199468" w:rsidP="4C199468">
            <w:pPr>
              <w:spacing w:after="0" w:line="256" w:lineRule="auto"/>
              <w:ind w:left="0" w:right="355"/>
              <w:jc w:val="right"/>
            </w:pPr>
            <w:r w:rsidRPr="4C199468">
              <w:rPr>
                <w:rFonts w:ascii="&amp;quot" w:hAnsi="&amp;quot"/>
                <w:b/>
                <w:bCs/>
              </w:rPr>
              <w:t>80</w:t>
            </w:r>
          </w:p>
          <w:p w14:paraId="0355C975" w14:textId="5D090347" w:rsidR="00683365" w:rsidRPr="00683365" w:rsidRDefault="00683365" w:rsidP="4C199468">
            <w:pPr>
              <w:spacing w:after="0" w:line="256" w:lineRule="auto"/>
              <w:ind w:left="0" w:right="355"/>
              <w:jc w:val="right"/>
              <w:rPr>
                <w:rFonts w:ascii="&amp;quot" w:hAnsi="&amp;quot"/>
                <w:b/>
                <w:bCs/>
              </w:rPr>
            </w:pPr>
          </w:p>
          <w:p w14:paraId="2AD7A31E" w14:textId="4B4C12BD" w:rsidR="00683365" w:rsidRPr="00683365" w:rsidRDefault="00683365" w:rsidP="4C199468">
            <w:pPr>
              <w:spacing w:after="0" w:line="256" w:lineRule="auto"/>
              <w:ind w:left="0" w:right="355"/>
              <w:jc w:val="right"/>
              <w:rPr>
                <w:rFonts w:ascii="&amp;quot" w:hAnsi="&amp;quot"/>
                <w:b/>
                <w:bCs/>
              </w:rPr>
            </w:pP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4DDEADAF" w:rsidR="00683365" w:rsidRPr="00683365" w:rsidRDefault="00683365" w:rsidP="4C199468">
            <w:pPr>
              <w:spacing w:after="0" w:line="256" w:lineRule="auto"/>
              <w:ind w:left="0" w:right="175" w:firstLine="0"/>
              <w:rPr>
                <w:rFonts w:ascii="&amp;quot" w:hAnsi="&amp;quot"/>
              </w:rPr>
            </w:pPr>
          </w:p>
        </w:tc>
      </w:tr>
      <w:tr w:rsidR="00683365" w:rsidRPr="00683365" w14:paraId="1F5F5BCC"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F9EF112" w14:textId="1045315A" w:rsidR="00683365" w:rsidRPr="00683365" w:rsidRDefault="00683365" w:rsidP="4C199468">
            <w:pPr>
              <w:spacing w:after="0" w:line="256" w:lineRule="auto"/>
              <w:ind w:left="82"/>
              <w:rPr>
                <w:rFonts w:ascii="&amp;quot" w:hAnsi="&amp;quot"/>
              </w:rPr>
            </w:pPr>
          </w:p>
          <w:p w14:paraId="7F7C5D63" w14:textId="189510F6" w:rsidR="00683365" w:rsidRPr="00683365" w:rsidRDefault="00683365" w:rsidP="4C199468">
            <w:pPr>
              <w:spacing w:after="0" w:line="256" w:lineRule="auto"/>
              <w:ind w:left="82"/>
              <w:rPr>
                <w:rFonts w:ascii="&amp;quot" w:hAnsi="&amp;quot"/>
              </w:rPr>
            </w:pPr>
          </w:p>
          <w:p w14:paraId="7187F144" w14:textId="16134089" w:rsidR="00683365" w:rsidRPr="00683365" w:rsidRDefault="4C199468" w:rsidP="4C199468">
            <w:pPr>
              <w:spacing w:after="0" w:line="256" w:lineRule="auto"/>
              <w:ind w:left="82"/>
              <w:rPr>
                <w:rFonts w:ascii="&amp;quot" w:hAnsi="&amp;quot"/>
                <w:szCs w:val="24"/>
              </w:rPr>
            </w:pPr>
            <w:r w:rsidRPr="4C199468">
              <w:rPr>
                <w:rFonts w:ascii="&amp;quot" w:hAnsi="&amp;quot"/>
              </w:rPr>
              <w:lastRenderedPageBreak/>
              <w:t xml:space="preserve">CMA Today Article; AAMA Website; </w:t>
            </w:r>
            <w:proofErr w:type="spellStart"/>
            <w:r w:rsidRPr="4C199468">
              <w:rPr>
                <w:rFonts w:ascii="&amp;quot" w:hAnsi="&amp;quot"/>
              </w:rPr>
              <w:t>Sc</w:t>
            </w:r>
            <w:proofErr w:type="spellEnd"/>
            <w:r w:rsidRPr="4C199468">
              <w:rPr>
                <w:rFonts w:ascii="&amp;quot" w:hAnsi="&amp;quot"/>
              </w:rPr>
              <w:t xml:space="preserve"> </w:t>
            </w:r>
            <w:proofErr w:type="spellStart"/>
            <w:r w:rsidRPr="4C199468">
              <w:rPr>
                <w:rFonts w:ascii="&amp;quot" w:hAnsi="&amp;quot"/>
              </w:rPr>
              <w:t>ope</w:t>
            </w:r>
            <w:proofErr w:type="spellEnd"/>
            <w:r w:rsidRPr="4C199468">
              <w:rPr>
                <w:rFonts w:ascii="&amp;quot" w:hAnsi="&amp;quot"/>
              </w:rPr>
              <w:t xml:space="preserve"> of Practice; Job Shadow  (4) 25 </w:t>
            </w:r>
            <w:proofErr w:type="spellStart"/>
            <w:r w:rsidRPr="4C199468">
              <w:rPr>
                <w:rFonts w:ascii="&amp;quot" w:hAnsi="&amp;quot"/>
              </w:rPr>
              <w:t>pt</w:t>
            </w:r>
            <w:proofErr w:type="spellEnd"/>
            <w:r w:rsidRPr="4C199468">
              <w:rPr>
                <w:rFonts w:ascii="&amp;quot" w:hAnsi="&amp;quot"/>
              </w:rPr>
              <w:t xml:space="preserve"> </w:t>
            </w:r>
            <w:proofErr w:type="spellStart"/>
            <w:r w:rsidRPr="4C199468">
              <w:rPr>
                <w:rFonts w:ascii="&amp;quot" w:hAnsi="&amp;quot"/>
              </w:rPr>
              <w:t>ea</w:t>
            </w:r>
            <w:proofErr w:type="spellEnd"/>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1A92EE2C" w:rsidR="00683365" w:rsidRPr="00683365" w:rsidRDefault="4C199468" w:rsidP="4C199468">
            <w:pPr>
              <w:spacing w:after="0" w:line="256" w:lineRule="auto"/>
              <w:ind w:left="90" w:right="180"/>
              <w:jc w:val="right"/>
              <w:rPr>
                <w:rFonts w:ascii="&amp;quot" w:hAnsi="&amp;quot"/>
              </w:rPr>
            </w:pPr>
            <w:r w:rsidRPr="4C199468">
              <w:rPr>
                <w:rFonts w:ascii="&amp;quot" w:hAnsi="&amp;quot"/>
              </w:rPr>
              <w:lastRenderedPageBreak/>
              <w:t>25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7777777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Final Exam</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110BF678" w:rsidR="00683365" w:rsidRPr="00683365" w:rsidRDefault="00683365" w:rsidP="4C199468">
            <w:pPr>
              <w:spacing w:after="0" w:line="256" w:lineRule="auto"/>
              <w:ind w:left="82" w:firstLine="0"/>
              <w:rPr>
                <w:rFonts w:ascii="&amp;quot" w:hAnsi="&amp;quot"/>
              </w:rPr>
            </w:pPr>
            <w:r>
              <w:br/>
            </w:r>
            <w:r w:rsidR="4C199468" w:rsidRPr="4C199468">
              <w:rPr>
                <w:rFonts w:ascii="&amp;quot" w:hAnsi="&amp;quot"/>
              </w:rPr>
              <w:t xml:space="preserve">Class Participation (x8) Weekly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77777777" w:rsidR="00683365" w:rsidRPr="00683365" w:rsidRDefault="00683365" w:rsidP="00683365">
            <w:pPr>
              <w:spacing w:after="0" w:line="256" w:lineRule="auto"/>
              <w:ind w:left="0" w:right="180" w:firstLine="0"/>
              <w:jc w:val="right"/>
              <w:rPr>
                <w:rFonts w:ascii="&amp;quot" w:hAnsi="&amp;quot"/>
                <w:szCs w:val="24"/>
              </w:rPr>
            </w:pPr>
            <w:r w:rsidRPr="00683365">
              <w:rPr>
                <w:rFonts w:ascii="&amp;quot" w:hAnsi="&amp;quot"/>
                <w:szCs w:val="24"/>
              </w:rPr>
              <w:t>10 points each (8x10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F1532D9" w:rsidR="00683365" w:rsidRPr="00683365" w:rsidRDefault="4C199468" w:rsidP="4C199468">
            <w:pPr>
              <w:spacing w:after="0" w:line="256" w:lineRule="auto"/>
              <w:ind w:left="0" w:right="355"/>
              <w:jc w:val="right"/>
              <w:rPr>
                <w:rFonts w:ascii="&amp;quot" w:hAnsi="&amp;quot"/>
                <w:szCs w:val="24"/>
              </w:rPr>
            </w:pPr>
            <w:r w:rsidRPr="4C199468">
              <w:rPr>
                <w:rFonts w:ascii="&amp;quot" w:hAnsi="&amp;quot"/>
                <w:b/>
                <w:bCs/>
              </w:rPr>
              <w:t>70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50FE024E" w:rsidR="00683365" w:rsidRPr="00683365" w:rsidRDefault="4C199468" w:rsidP="4C199468">
            <w:pPr>
              <w:spacing w:after="0" w:line="256" w:lineRule="auto"/>
              <w:ind w:left="85" w:right="175" w:firstLine="0"/>
              <w:rPr>
                <w:rFonts w:ascii="&amp;quot" w:hAnsi="&amp;quot"/>
              </w:rPr>
            </w:pPr>
            <w:r w:rsidRPr="4C199468">
              <w:rPr>
                <w:rFonts w:ascii="&amp;quot" w:hAnsi="&amp;quot"/>
              </w:rPr>
              <w:t xml:space="preserve">10 points for class participation and assignment completion.  This will be a weekly grade.   </w:t>
            </w:r>
          </w:p>
        </w:tc>
      </w:tr>
      <w:tr w:rsidR="00683365" w:rsidRPr="00683365" w14:paraId="74FD3DF2"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5B8DDEF" w14:textId="27722A10" w:rsidR="00683365" w:rsidRPr="00683365" w:rsidRDefault="4C199468" w:rsidP="4C199468">
            <w:pPr>
              <w:spacing w:after="0" w:line="256" w:lineRule="auto"/>
              <w:ind w:left="82"/>
              <w:rPr>
                <w:rFonts w:ascii="&amp;quot" w:hAnsi="&amp;quot"/>
              </w:rPr>
            </w:pPr>
            <w:r w:rsidRPr="4C199468">
              <w:rPr>
                <w:rFonts w:ascii="&amp;quot" w:hAnsi="&amp;quot"/>
              </w:rPr>
              <w:t>Critical Thinking Questions (5)</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0271C20" w14:textId="0908132B" w:rsidR="00683365" w:rsidRPr="00683365" w:rsidRDefault="4C199468" w:rsidP="4C199468">
            <w:pPr>
              <w:spacing w:after="0" w:line="256" w:lineRule="auto"/>
              <w:ind w:left="0" w:right="180" w:firstLine="0"/>
              <w:jc w:val="right"/>
              <w:rPr>
                <w:rFonts w:ascii="&amp;quot" w:hAnsi="&amp;quot"/>
              </w:rPr>
            </w:pPr>
            <w:r w:rsidRPr="4C199468">
              <w:rPr>
                <w:rFonts w:ascii="&amp;quot" w:hAnsi="&amp;quot"/>
              </w:rPr>
              <w:t>50 points each</w:t>
            </w:r>
          </w:p>
          <w:p w14:paraId="076ECCAC" w14:textId="1A50DB44" w:rsidR="00683365" w:rsidRPr="00683365" w:rsidRDefault="4C199468" w:rsidP="4C199468">
            <w:pPr>
              <w:spacing w:after="0" w:line="256" w:lineRule="auto"/>
              <w:ind w:right="180" w:firstLine="0"/>
              <w:jc w:val="right"/>
              <w:rPr>
                <w:rFonts w:ascii="&amp;quot" w:hAnsi="&amp;quot"/>
              </w:rPr>
            </w:pPr>
            <w:r w:rsidRPr="4C199468">
              <w:rPr>
                <w:rFonts w:ascii="&amp;quot" w:hAnsi="&amp;quot"/>
              </w:rPr>
              <w:t>(5x50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6B3C10C7" w:rsidR="00683365" w:rsidRPr="00683365" w:rsidRDefault="4C199468" w:rsidP="4C199468">
            <w:pPr>
              <w:spacing w:after="0" w:line="256" w:lineRule="auto"/>
              <w:ind w:left="0" w:right="355"/>
              <w:jc w:val="right"/>
              <w:rPr>
                <w:rFonts w:ascii="&amp;quot" w:hAnsi="&amp;quot"/>
              </w:rPr>
            </w:pPr>
            <w:r w:rsidRPr="4C199468">
              <w:rPr>
                <w:rFonts w:ascii="&amp;quot" w:hAnsi="&amp;quot"/>
                <w:b/>
                <w:bCs/>
              </w:rPr>
              <w:t>250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4AADD30" w:rsidR="00683365" w:rsidRPr="00683365" w:rsidRDefault="4C199468" w:rsidP="4C199468">
            <w:pPr>
              <w:spacing w:after="0" w:line="256" w:lineRule="auto"/>
              <w:ind w:left="85" w:right="175" w:firstLine="0"/>
              <w:rPr>
                <w:rFonts w:ascii="&amp;quot" w:hAnsi="&amp;quot"/>
              </w:rPr>
            </w:pPr>
            <w:r w:rsidRPr="4C199468">
              <w:rPr>
                <w:rFonts w:ascii="&amp;quot" w:hAnsi="&amp;quot"/>
              </w:rPr>
              <w:t>30 points for thoroughly responding to the question; 10 points for grammar, 10 points peer reply.</w:t>
            </w:r>
          </w:p>
        </w:tc>
      </w:tr>
      <w:tr w:rsidR="00683365" w:rsidRPr="00683365" w14:paraId="43A3FCB9"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323E5A3C"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szCs w:val="24"/>
              </w:rPr>
              <w:t>Learning Activities</w:t>
            </w:r>
          </w:p>
          <w:p w14:paraId="3BA77D13" w14:textId="139B27DF" w:rsidR="00683365" w:rsidRPr="00683365" w:rsidRDefault="4C199468" w:rsidP="4C199468">
            <w:pPr>
              <w:spacing w:after="0" w:line="256" w:lineRule="auto"/>
              <w:ind w:left="0" w:firstLine="0"/>
              <w:jc w:val="center"/>
              <w:rPr>
                <w:rFonts w:ascii="&amp;quot" w:hAnsi="&amp;quot"/>
              </w:rPr>
            </w:pPr>
            <w:r w:rsidRPr="4C199468">
              <w:rPr>
                <w:rFonts w:ascii="&amp;quot" w:hAnsi="&amp;quot"/>
              </w:rPr>
              <w:t>(Various)</w:t>
            </w:r>
          </w:p>
          <w:p w14:paraId="1D188A3D" w14:textId="15987DC4" w:rsidR="00683365" w:rsidRPr="00683365" w:rsidRDefault="4C199468" w:rsidP="4C199468">
            <w:pPr>
              <w:spacing w:after="0" w:line="256" w:lineRule="auto"/>
              <w:ind w:left="0" w:firstLine="0"/>
              <w:jc w:val="center"/>
              <w:rPr>
                <w:rFonts w:ascii="&amp;quot" w:hAnsi="&amp;quot"/>
              </w:rPr>
            </w:pPr>
            <w:r w:rsidRPr="4C199468">
              <w:rPr>
                <w:rFonts w:ascii="&amp;quot" w:hAnsi="&amp;quot"/>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17C02DA"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6 activities worth 50 points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300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In Weeks 1-6 there are various required “learning activities/assignments” worth 50 points each.</w:t>
            </w:r>
          </w:p>
        </w:tc>
      </w:tr>
      <w:tr w:rsidR="00683365" w:rsidRPr="00683365" w14:paraId="02F1B513"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7CD27421" w:rsidR="00683365" w:rsidRPr="00683365" w:rsidRDefault="4C199468" w:rsidP="4C199468">
            <w:pPr>
              <w:spacing w:after="0" w:line="256" w:lineRule="auto"/>
              <w:ind w:left="0"/>
              <w:jc w:val="center"/>
              <w:rPr>
                <w:rFonts w:ascii="&amp;quot" w:hAnsi="&amp;quot"/>
                <w:szCs w:val="24"/>
              </w:rPr>
            </w:pPr>
            <w:r w:rsidRPr="4C199468">
              <w:rPr>
                <w:rFonts w:ascii="&amp;quot" w:hAnsi="&amp;quot"/>
              </w:rPr>
              <w:t>Nutrition Project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61EA67"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46A2C2A"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90 points for content and grammar, 10 points for proper format and citation of sources.</w:t>
            </w:r>
          </w:p>
        </w:tc>
      </w:tr>
      <w:tr w:rsidR="00683365" w:rsidRPr="00683365" w14:paraId="16E9612B" w14:textId="77777777" w:rsidTr="4C199468">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683365" w:rsidRDefault="00683365" w:rsidP="00683365">
            <w:pPr>
              <w:spacing w:after="0" w:line="256" w:lineRule="auto"/>
              <w:ind w:left="85" w:right="175" w:firstLine="0"/>
              <w:jc w:val="right"/>
              <w:rPr>
                <w:rFonts w:ascii="&amp;quot" w:hAnsi="&amp;quot"/>
                <w:szCs w:val="24"/>
              </w:rPr>
            </w:pPr>
            <w:r w:rsidRPr="00683365">
              <w:rPr>
                <w:rFonts w:ascii="&amp;quot" w:hAnsi="&amp;quot"/>
                <w:b/>
                <w:bCs/>
                <w:szCs w:val="24"/>
              </w:rPr>
              <w:t>1,000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05E38C05" w:rsidR="00DE7E15" w:rsidRDefault="00CF6275" w:rsidP="0032636C">
      <w:pPr>
        <w:spacing w:line="276" w:lineRule="auto"/>
        <w:ind w:left="-5"/>
      </w:pPr>
      <w:r>
        <w:t xml:space="preserve">Assignment grades will be managed and always available to the student through Edvance360,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177A9B88"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class. Also</w:t>
      </w:r>
      <w:r w:rsidR="00D45F51">
        <w:t>,</w:t>
      </w:r>
      <w:r>
        <w:t xml:space="preserve"> note that E360 will be considered a part of this class—any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177DD36E" w:rsidR="00DE7E15" w:rsidRDefault="00CF6275" w:rsidP="002C556B">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0CB67EB3" w14:textId="4C460880" w:rsidR="008A3F2D" w:rsidRPr="0024457C" w:rsidRDefault="00606BDA" w:rsidP="008A3F2D">
      <w:pPr>
        <w:pStyle w:val="ListParagraph"/>
        <w:spacing w:before="240" w:after="0" w:line="360" w:lineRule="auto"/>
        <w:ind w:left="0" w:firstLine="0"/>
        <w:contextualSpacing w:val="0"/>
        <w:jc w:val="center"/>
        <w:rPr>
          <w:b/>
        </w:rPr>
      </w:pPr>
      <w:bookmarkStart w:id="3"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3"/>
    <w:p w14:paraId="5124D2C4" w14:textId="77777777" w:rsidR="008A3F2D" w:rsidRDefault="008A3F2D" w:rsidP="002C556B">
      <w:pPr>
        <w:spacing w:before="240" w:line="276" w:lineRule="auto"/>
        <w:ind w:left="-5"/>
        <w:jc w:val="both"/>
      </w:pPr>
    </w:p>
    <w:bookmarkEnd w:id="2"/>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t>COURSE SCHEDULE</w:t>
      </w:r>
    </w:p>
    <w:p w14:paraId="5C854358" w14:textId="16CC3AF8" w:rsidR="001E4F0B" w:rsidRDefault="001E4F0B" w:rsidP="001E4F0B">
      <w:pPr>
        <w:spacing w:after="0" w:line="259" w:lineRule="auto"/>
        <w:ind w:left="0" w:firstLine="0"/>
      </w:pPr>
    </w:p>
    <w:p w14:paraId="7F758166" w14:textId="77777777" w:rsidR="001E4F0B" w:rsidRDefault="4C199468" w:rsidP="001E4F0B">
      <w:pPr>
        <w:spacing w:after="0" w:line="259" w:lineRule="auto"/>
        <w:ind w:left="-5"/>
      </w:pPr>
      <w:r w:rsidRPr="4C199468">
        <w:rPr>
          <w:b/>
          <w:bCs/>
        </w:rPr>
        <w:t>Week 1</w:t>
      </w:r>
    </w:p>
    <w:p w14:paraId="6C731166" w14:textId="0F1787EB" w:rsidR="4C199468" w:rsidRDefault="00C56FD1" w:rsidP="4C199468">
      <w:pPr>
        <w:spacing w:after="120" w:line="259" w:lineRule="auto"/>
        <w:ind w:left="0"/>
      </w:pPr>
      <w:r>
        <w:rPr>
          <w:b/>
          <w:bCs/>
        </w:rPr>
        <w:t>March 3</w:t>
      </w:r>
    </w:p>
    <w:p w14:paraId="4BEEEE67" w14:textId="5F42DDCC" w:rsidR="4C199468" w:rsidRDefault="4C199468" w:rsidP="4C199468">
      <w:pPr>
        <w:spacing w:after="120" w:line="259" w:lineRule="auto"/>
        <w:ind w:left="-10" w:firstLine="0"/>
      </w:pPr>
      <w:r>
        <w:t>Course overview.  Healthcare Lifestyle Management. Competency-Based Education and the Medical Assistant.</w:t>
      </w:r>
    </w:p>
    <w:p w14:paraId="098FCDAC" w14:textId="6CD20564" w:rsidR="00A30400" w:rsidRDefault="00A30400" w:rsidP="00A30400">
      <w:pPr>
        <w:spacing w:after="120" w:line="259" w:lineRule="auto"/>
        <w:ind w:left="-10" w:firstLine="0"/>
      </w:pPr>
      <w:r>
        <w:t>Chapter 1:  The Professional Medical Assistant and the Healthcare Team; *AAMA Website, *Maine State Society of Medical Assistants; *Penobscot Chapter of Medical Assistants; *CMA (AAMA) Certification; * Assign CMA Today Article.</w:t>
      </w:r>
    </w:p>
    <w:p w14:paraId="26B2FE4D" w14:textId="38CB984F" w:rsidR="4C199468" w:rsidRDefault="4C199468" w:rsidP="4C199468">
      <w:pPr>
        <w:spacing w:after="120" w:line="259" w:lineRule="auto"/>
        <w:ind w:left="-10" w:firstLine="0"/>
      </w:pPr>
      <w:r>
        <w:t xml:space="preserve">     </w:t>
      </w:r>
      <w:r w:rsidR="00A30400">
        <w:t xml:space="preserve"> </w:t>
      </w:r>
      <w:r>
        <w:t xml:space="preserve">     Chapter 1 </w:t>
      </w:r>
      <w:r w:rsidR="00A30400">
        <w:t xml:space="preserve">Homework </w:t>
      </w:r>
      <w:r>
        <w:t>Critical Thinking Questions:  1-1, 1-2, 1-3, 1-4, 1-5, 1-6, 1-8, 1-9, 1-10, 1-11</w:t>
      </w:r>
    </w:p>
    <w:p w14:paraId="3D7BAE4B" w14:textId="697D2822" w:rsidR="4C199468" w:rsidRDefault="4C199468" w:rsidP="4C199468">
      <w:pPr>
        <w:spacing w:after="120" w:line="259" w:lineRule="auto"/>
        <w:ind w:left="-10" w:firstLine="0"/>
      </w:pPr>
      <w:r>
        <w:t xml:space="preserve">     DUE </w:t>
      </w:r>
      <w:r w:rsidR="00A30400">
        <w:t>1/13</w:t>
      </w:r>
    </w:p>
    <w:p w14:paraId="51245B1C" w14:textId="2AF591BA" w:rsidR="4C199468" w:rsidRDefault="4C199468" w:rsidP="4C199468">
      <w:pPr>
        <w:spacing w:after="120" w:line="259" w:lineRule="auto"/>
        <w:ind w:left="-10" w:firstLine="0"/>
      </w:pPr>
      <w:r>
        <w:t xml:space="preserve">Chapter </w:t>
      </w:r>
      <w:r w:rsidR="000F2A68">
        <w:t>2</w:t>
      </w:r>
      <w:r>
        <w:t xml:space="preserve">:  </w:t>
      </w:r>
      <w:r w:rsidR="000F2A68">
        <w:t>Therapeutic Communication</w:t>
      </w:r>
    </w:p>
    <w:p w14:paraId="5FF8A75A" w14:textId="452D23DE" w:rsidR="4C199468" w:rsidRDefault="4C199468" w:rsidP="4C199468">
      <w:pPr>
        <w:spacing w:after="120" w:line="259" w:lineRule="auto"/>
        <w:ind w:left="-10" w:firstLine="0"/>
      </w:pPr>
      <w:r>
        <w:t xml:space="preserve">      Chapter </w:t>
      </w:r>
      <w:r w:rsidR="000F2A68">
        <w:t>2</w:t>
      </w:r>
      <w:r>
        <w:t xml:space="preserve"> Homework</w:t>
      </w:r>
      <w:r w:rsidR="000F2A68">
        <w:t xml:space="preserve"> Procedures 2-1, 2-2, 2-3, 2-4</w:t>
      </w:r>
    </w:p>
    <w:p w14:paraId="59C3CC89" w14:textId="08C93334" w:rsidR="4C199468" w:rsidRDefault="4C199468" w:rsidP="4C199468">
      <w:pPr>
        <w:spacing w:after="120" w:line="259" w:lineRule="auto"/>
        <w:ind w:left="-10" w:firstLine="0"/>
      </w:pPr>
      <w:r>
        <w:t xml:space="preserve">      Chapter </w:t>
      </w:r>
      <w:r w:rsidR="000F2A68">
        <w:t>2 Homework</w:t>
      </w:r>
      <w:r>
        <w:t xml:space="preserve"> Critical Thinking </w:t>
      </w:r>
      <w:r w:rsidR="000F2A68">
        <w:t>Applications</w:t>
      </w:r>
      <w:r>
        <w:t xml:space="preserve">: </w:t>
      </w:r>
      <w:r w:rsidR="000F2A68">
        <w:t>2-1, 2-2, 2-3, 2-4, 2-5, 2-6</w:t>
      </w:r>
    </w:p>
    <w:p w14:paraId="7861BF0B" w14:textId="78D844B7" w:rsidR="4C199468" w:rsidRDefault="4C199468" w:rsidP="4C199468">
      <w:pPr>
        <w:spacing w:after="120" w:line="259" w:lineRule="auto"/>
        <w:ind w:left="-10" w:firstLine="0"/>
      </w:pPr>
      <w:r>
        <w:t xml:space="preserve">     DUE </w:t>
      </w:r>
      <w:r w:rsidR="000F2A68">
        <w:t>1/13</w:t>
      </w:r>
    </w:p>
    <w:p w14:paraId="622295B8" w14:textId="2B04CAC4" w:rsidR="4C199468" w:rsidRDefault="4C199468" w:rsidP="4C199468">
      <w:pPr>
        <w:spacing w:after="120" w:line="259" w:lineRule="auto"/>
        <w:ind w:left="-10" w:firstLine="0"/>
      </w:pPr>
      <w:r w:rsidRPr="4C199468">
        <w:rPr>
          <w:b/>
          <w:bCs/>
        </w:rPr>
        <w:t>Nutrition Project Due Week 3</w:t>
      </w:r>
    </w:p>
    <w:p w14:paraId="3D338AB1" w14:textId="09BA5467" w:rsidR="4C199468" w:rsidRDefault="4C199468" w:rsidP="4C199468">
      <w:pPr>
        <w:spacing w:after="120" w:line="259" w:lineRule="auto"/>
        <w:ind w:left="-10" w:firstLine="0"/>
      </w:pPr>
      <w:r>
        <w:t xml:space="preserve">    Scope of Practice Assignment </w:t>
      </w:r>
      <w:proofErr w:type="gramStart"/>
      <w:r>
        <w:t>Due</w:t>
      </w:r>
      <w:proofErr w:type="gramEnd"/>
      <w:r>
        <w:t xml:space="preserve"> </w:t>
      </w:r>
      <w:r w:rsidR="00C56FD1">
        <w:rPr>
          <w:b/>
          <w:bCs/>
        </w:rPr>
        <w:t>March 17th</w:t>
      </w:r>
    </w:p>
    <w:p w14:paraId="70347DE6" w14:textId="031F15B5" w:rsidR="4C199468" w:rsidRDefault="4C199468" w:rsidP="4C199468">
      <w:pPr>
        <w:spacing w:after="120" w:line="259" w:lineRule="auto"/>
        <w:ind w:left="-10" w:firstLine="0"/>
        <w:rPr>
          <w:b/>
          <w:bCs/>
        </w:rPr>
      </w:pPr>
      <w:r w:rsidRPr="4C199468">
        <w:rPr>
          <w:b/>
          <w:bCs/>
        </w:rPr>
        <w:t xml:space="preserve">    </w:t>
      </w:r>
      <w:r>
        <w:t xml:space="preserve">AAMA Website Assignment </w:t>
      </w:r>
      <w:proofErr w:type="gramStart"/>
      <w:r>
        <w:t>Due</w:t>
      </w:r>
      <w:proofErr w:type="gramEnd"/>
      <w:r>
        <w:t xml:space="preserve"> </w:t>
      </w:r>
      <w:r w:rsidR="00C56FD1">
        <w:rPr>
          <w:b/>
          <w:bCs/>
        </w:rPr>
        <w:t>March 17th</w:t>
      </w:r>
    </w:p>
    <w:p w14:paraId="55FB1A1D" w14:textId="754030A7" w:rsidR="4C199468" w:rsidRDefault="4C199468" w:rsidP="4C199468">
      <w:pPr>
        <w:spacing w:after="120" w:line="259" w:lineRule="auto"/>
        <w:ind w:left="-10" w:firstLine="0"/>
      </w:pPr>
      <w:r>
        <w:t xml:space="preserve">    CMA Today Article </w:t>
      </w:r>
      <w:proofErr w:type="gramStart"/>
      <w:r>
        <w:t>Due</w:t>
      </w:r>
      <w:proofErr w:type="gramEnd"/>
      <w:r>
        <w:t xml:space="preserve"> </w:t>
      </w:r>
      <w:r w:rsidR="00C56FD1">
        <w:rPr>
          <w:b/>
          <w:bCs/>
        </w:rPr>
        <w:t>March 24th</w:t>
      </w:r>
    </w:p>
    <w:p w14:paraId="1C4DF1A2" w14:textId="2A2DEA35" w:rsidR="001E4F0B" w:rsidRDefault="4C199468" w:rsidP="006076B5">
      <w:pPr>
        <w:spacing w:before="240" w:after="0" w:line="259" w:lineRule="auto"/>
        <w:ind w:left="0" w:hanging="14"/>
      </w:pPr>
      <w:r w:rsidRPr="4C199468">
        <w:rPr>
          <w:b/>
          <w:bCs/>
        </w:rPr>
        <w:t xml:space="preserve">Week 2 </w:t>
      </w:r>
    </w:p>
    <w:p w14:paraId="5285EB35" w14:textId="5F75FDA8" w:rsidR="4C199468" w:rsidRPr="00760E8F" w:rsidRDefault="00C56FD1" w:rsidP="4C199468">
      <w:pPr>
        <w:spacing w:before="240" w:after="0" w:line="259" w:lineRule="auto"/>
        <w:ind w:left="0" w:hanging="14"/>
        <w:rPr>
          <w:b/>
          <w:bCs/>
          <w:szCs w:val="24"/>
        </w:rPr>
      </w:pPr>
      <w:r>
        <w:rPr>
          <w:b/>
          <w:bCs/>
        </w:rPr>
        <w:t>March 10th</w:t>
      </w:r>
    </w:p>
    <w:p w14:paraId="6773EE72" w14:textId="3BD13DB5" w:rsidR="4C199468" w:rsidRPr="00DB50D8" w:rsidRDefault="4C199468" w:rsidP="4C199468">
      <w:pPr>
        <w:spacing w:before="240" w:after="0" w:line="259" w:lineRule="auto"/>
        <w:ind w:left="-14"/>
        <w:rPr>
          <w:szCs w:val="24"/>
          <w:vertAlign w:val="superscript"/>
        </w:rPr>
      </w:pPr>
      <w:proofErr w:type="gramStart"/>
      <w:r w:rsidRPr="00DB50D8">
        <w:rPr>
          <w:szCs w:val="24"/>
        </w:rPr>
        <w:t>Chapter</w:t>
      </w:r>
      <w:r w:rsidRPr="00DB50D8">
        <w:rPr>
          <w:szCs w:val="24"/>
          <w:vertAlign w:val="superscript"/>
        </w:rPr>
        <w:t xml:space="preserve"> </w:t>
      </w:r>
      <w:r w:rsidR="00DB50D8">
        <w:rPr>
          <w:szCs w:val="24"/>
          <w:vertAlign w:val="superscript"/>
        </w:rPr>
        <w:t xml:space="preserve"> </w:t>
      </w:r>
      <w:r w:rsidR="009853A5">
        <w:rPr>
          <w:szCs w:val="24"/>
        </w:rPr>
        <w:t>3</w:t>
      </w:r>
      <w:proofErr w:type="gramEnd"/>
      <w:r w:rsidR="00DB50D8">
        <w:rPr>
          <w:szCs w:val="24"/>
        </w:rPr>
        <w:t xml:space="preserve">: </w:t>
      </w:r>
      <w:r w:rsidR="009853A5">
        <w:rPr>
          <w:szCs w:val="24"/>
        </w:rPr>
        <w:t xml:space="preserve">Legal Principles </w:t>
      </w:r>
    </w:p>
    <w:p w14:paraId="0DFBA102" w14:textId="5D6F41B0" w:rsidR="4C199468" w:rsidRPr="00DB50D8" w:rsidRDefault="4C199468" w:rsidP="4C199468">
      <w:pPr>
        <w:spacing w:before="240" w:after="0" w:line="259" w:lineRule="auto"/>
        <w:ind w:left="-14"/>
        <w:rPr>
          <w:szCs w:val="24"/>
        </w:rPr>
      </w:pPr>
      <w:r w:rsidRPr="00DB50D8">
        <w:rPr>
          <w:szCs w:val="24"/>
        </w:rPr>
        <w:t xml:space="preserve">Other topics:  </w:t>
      </w:r>
      <w:r w:rsidR="009853A5">
        <w:rPr>
          <w:szCs w:val="24"/>
        </w:rPr>
        <w:t>How to format Reports LA format; How to Research for a paper; Library Tour</w:t>
      </w:r>
    </w:p>
    <w:p w14:paraId="434F4C0B" w14:textId="117498DF" w:rsidR="4C199468" w:rsidRPr="00DB50D8" w:rsidRDefault="4C199468" w:rsidP="4C199468">
      <w:pPr>
        <w:spacing w:before="240" w:after="0" w:line="259" w:lineRule="auto"/>
        <w:ind w:left="-14"/>
        <w:rPr>
          <w:szCs w:val="24"/>
        </w:rPr>
      </w:pPr>
      <w:r w:rsidRPr="00DB50D8">
        <w:rPr>
          <w:szCs w:val="24"/>
        </w:rPr>
        <w:t xml:space="preserve">Chapter </w:t>
      </w:r>
      <w:r w:rsidR="009853A5">
        <w:rPr>
          <w:szCs w:val="24"/>
        </w:rPr>
        <w:t>3</w:t>
      </w:r>
      <w:r w:rsidRPr="00DB50D8">
        <w:rPr>
          <w:szCs w:val="24"/>
        </w:rPr>
        <w:t xml:space="preserve"> Homework</w:t>
      </w:r>
      <w:r w:rsidR="009853A5">
        <w:rPr>
          <w:szCs w:val="24"/>
        </w:rPr>
        <w:t xml:space="preserve"> Procedures 3.1 and 3.2</w:t>
      </w:r>
    </w:p>
    <w:p w14:paraId="583E1BFC" w14:textId="2CD60100" w:rsidR="4C199468" w:rsidRPr="00DB50D8" w:rsidRDefault="009853A5" w:rsidP="4C199468">
      <w:pPr>
        <w:spacing w:before="240" w:after="0" w:line="259" w:lineRule="auto"/>
        <w:ind w:left="-14"/>
        <w:rPr>
          <w:szCs w:val="24"/>
        </w:rPr>
      </w:pPr>
      <w:r>
        <w:rPr>
          <w:szCs w:val="24"/>
        </w:rPr>
        <w:t xml:space="preserve">Chapter 3 Homework </w:t>
      </w:r>
      <w:r w:rsidR="4C199468" w:rsidRPr="00DB50D8">
        <w:rPr>
          <w:szCs w:val="24"/>
        </w:rPr>
        <w:t xml:space="preserve">Critical Thinking </w:t>
      </w:r>
      <w:r>
        <w:rPr>
          <w:szCs w:val="24"/>
        </w:rPr>
        <w:t>Applications</w:t>
      </w:r>
      <w:r w:rsidR="4C199468" w:rsidRPr="00DB50D8">
        <w:rPr>
          <w:szCs w:val="24"/>
        </w:rPr>
        <w:t xml:space="preserve">: </w:t>
      </w:r>
      <w:r>
        <w:rPr>
          <w:szCs w:val="24"/>
        </w:rPr>
        <w:t xml:space="preserve">3-1, 3-2, 3-3, 3-4, 3-5, 3-6. 3-7, 3-8, 3-9, 3-10, 3-11. </w:t>
      </w:r>
    </w:p>
    <w:p w14:paraId="52ED8F40" w14:textId="71F2914A" w:rsidR="4C199468" w:rsidRDefault="009853A5" w:rsidP="4C199468">
      <w:pPr>
        <w:spacing w:before="240" w:after="0" w:line="259" w:lineRule="auto"/>
        <w:ind w:left="-14"/>
        <w:rPr>
          <w:szCs w:val="24"/>
        </w:rPr>
      </w:pPr>
      <w:r>
        <w:rPr>
          <w:szCs w:val="24"/>
        </w:rPr>
        <w:t xml:space="preserve"> </w:t>
      </w:r>
      <w:r w:rsidR="00C56FD1">
        <w:rPr>
          <w:szCs w:val="24"/>
        </w:rPr>
        <w:t>Due March 17th</w:t>
      </w:r>
    </w:p>
    <w:p w14:paraId="36B2CFCB" w14:textId="04DA7990" w:rsidR="009853A5" w:rsidRPr="00C56FD1" w:rsidRDefault="009853A5" w:rsidP="4C199468">
      <w:pPr>
        <w:spacing w:before="240" w:after="0" w:line="259" w:lineRule="auto"/>
        <w:ind w:left="-14"/>
        <w:rPr>
          <w:b/>
          <w:szCs w:val="24"/>
        </w:rPr>
      </w:pPr>
      <w:r w:rsidRPr="00C56FD1">
        <w:rPr>
          <w:b/>
          <w:szCs w:val="24"/>
        </w:rPr>
        <w:t>Test Chapters 1, 2, 3</w:t>
      </w:r>
    </w:p>
    <w:p w14:paraId="47078867" w14:textId="6FE15939" w:rsidR="4C199468" w:rsidRPr="00DB50D8" w:rsidRDefault="009853A5" w:rsidP="4C199468">
      <w:pPr>
        <w:spacing w:before="240" w:after="0" w:line="259" w:lineRule="auto"/>
        <w:ind w:left="-14"/>
        <w:rPr>
          <w:szCs w:val="24"/>
        </w:rPr>
      </w:pPr>
      <w:r>
        <w:rPr>
          <w:szCs w:val="24"/>
        </w:rPr>
        <w:t xml:space="preserve"> </w:t>
      </w:r>
    </w:p>
    <w:p w14:paraId="1DCFC0BF" w14:textId="41200B08" w:rsidR="4C199468" w:rsidRPr="00DB50D8" w:rsidRDefault="009853A5" w:rsidP="4C199468">
      <w:pPr>
        <w:spacing w:before="240" w:after="0" w:line="259" w:lineRule="auto"/>
        <w:ind w:left="-14"/>
        <w:rPr>
          <w:szCs w:val="24"/>
        </w:rPr>
      </w:pPr>
      <w:r>
        <w:rPr>
          <w:szCs w:val="24"/>
        </w:rPr>
        <w:t xml:space="preserve"> </w:t>
      </w:r>
    </w:p>
    <w:p w14:paraId="2B15D12F" w14:textId="21508168" w:rsidR="4C199468" w:rsidRPr="00DB50D8" w:rsidRDefault="4C199468" w:rsidP="4C199468">
      <w:pPr>
        <w:spacing w:before="240" w:after="0" w:line="259" w:lineRule="auto"/>
        <w:ind w:left="-14"/>
        <w:rPr>
          <w:szCs w:val="24"/>
        </w:rPr>
      </w:pPr>
      <w:proofErr w:type="gramStart"/>
      <w:r w:rsidRPr="00DB50D8">
        <w:rPr>
          <w:b/>
          <w:bCs/>
          <w:szCs w:val="24"/>
        </w:rPr>
        <w:t>W</w:t>
      </w:r>
      <w:r w:rsidR="00DB50D8">
        <w:rPr>
          <w:b/>
          <w:bCs/>
          <w:szCs w:val="24"/>
        </w:rPr>
        <w:t xml:space="preserve">eek </w:t>
      </w:r>
      <w:r w:rsidRPr="00DB50D8">
        <w:rPr>
          <w:b/>
          <w:bCs/>
          <w:szCs w:val="24"/>
        </w:rPr>
        <w:t xml:space="preserve"> 3</w:t>
      </w:r>
      <w:proofErr w:type="gramEnd"/>
      <w:r w:rsidRPr="00DB50D8">
        <w:rPr>
          <w:b/>
          <w:bCs/>
          <w:szCs w:val="24"/>
        </w:rPr>
        <w:t xml:space="preserve"> </w:t>
      </w:r>
    </w:p>
    <w:p w14:paraId="08314367" w14:textId="4042C29B" w:rsidR="4C199468" w:rsidRDefault="00C56FD1" w:rsidP="4C199468">
      <w:pPr>
        <w:spacing w:before="240" w:after="0" w:line="259" w:lineRule="auto"/>
        <w:ind w:left="-14"/>
        <w:rPr>
          <w:b/>
          <w:bCs/>
          <w:szCs w:val="24"/>
        </w:rPr>
      </w:pPr>
      <w:r>
        <w:rPr>
          <w:b/>
          <w:bCs/>
          <w:szCs w:val="24"/>
        </w:rPr>
        <w:t>March 17th</w:t>
      </w:r>
    </w:p>
    <w:p w14:paraId="1EB4C1C2" w14:textId="3BAB094D" w:rsidR="00865F29" w:rsidRPr="00DB50D8" w:rsidRDefault="00865F29" w:rsidP="4C199468">
      <w:pPr>
        <w:spacing w:before="240" w:after="0" w:line="259" w:lineRule="auto"/>
        <w:ind w:left="-14"/>
        <w:rPr>
          <w:b/>
          <w:bCs/>
          <w:szCs w:val="24"/>
        </w:rPr>
      </w:pPr>
      <w:r>
        <w:rPr>
          <w:b/>
          <w:bCs/>
          <w:szCs w:val="24"/>
        </w:rPr>
        <w:t>CMA TODAY ARTICLE PRESENTATION</w:t>
      </w:r>
    </w:p>
    <w:p w14:paraId="4B44CB88" w14:textId="63E5EB01" w:rsidR="4C199468" w:rsidRDefault="4C199468" w:rsidP="4C199468">
      <w:pPr>
        <w:spacing w:before="240" w:after="0" w:line="259" w:lineRule="auto"/>
        <w:ind w:left="-14"/>
        <w:rPr>
          <w:szCs w:val="24"/>
        </w:rPr>
      </w:pPr>
      <w:r w:rsidRPr="00DB50D8">
        <w:rPr>
          <w:szCs w:val="24"/>
        </w:rPr>
        <w:t xml:space="preserve">Chapter </w:t>
      </w:r>
      <w:r w:rsidR="009853A5">
        <w:rPr>
          <w:szCs w:val="24"/>
        </w:rPr>
        <w:t>7</w:t>
      </w:r>
      <w:r w:rsidRPr="00DB50D8">
        <w:rPr>
          <w:szCs w:val="24"/>
        </w:rPr>
        <w:t xml:space="preserve">:  </w:t>
      </w:r>
      <w:r w:rsidR="009853A5">
        <w:rPr>
          <w:szCs w:val="24"/>
        </w:rPr>
        <w:t>Written Communications</w:t>
      </w:r>
    </w:p>
    <w:p w14:paraId="2AADAD81" w14:textId="61141114" w:rsidR="009853A5" w:rsidRDefault="009853A5" w:rsidP="4C199468">
      <w:pPr>
        <w:spacing w:before="240" w:after="0" w:line="259" w:lineRule="auto"/>
        <w:ind w:left="-14"/>
        <w:rPr>
          <w:szCs w:val="24"/>
        </w:rPr>
      </w:pPr>
      <w:r>
        <w:rPr>
          <w:szCs w:val="24"/>
        </w:rPr>
        <w:t>Chapter 7 Homework Procedures 7.1, 7.2, 7.3, 7-4, 7-5, 7-6</w:t>
      </w:r>
    </w:p>
    <w:p w14:paraId="06756799" w14:textId="59E00474" w:rsidR="009853A5" w:rsidRPr="00DB50D8" w:rsidRDefault="009853A5" w:rsidP="4C199468">
      <w:pPr>
        <w:spacing w:before="240" w:after="0" w:line="259" w:lineRule="auto"/>
        <w:ind w:left="-14"/>
        <w:rPr>
          <w:b/>
          <w:bCs/>
          <w:szCs w:val="24"/>
        </w:rPr>
      </w:pPr>
      <w:r>
        <w:rPr>
          <w:szCs w:val="24"/>
        </w:rPr>
        <w:t>Chapter 7 Homework Critical Thinking Applications 7-1, 7-2, 7-3, 7-4, 7-5, 7.6, 7-7</w:t>
      </w:r>
    </w:p>
    <w:p w14:paraId="4FA124D2" w14:textId="111E9FB9" w:rsidR="00924F10" w:rsidRDefault="00924F10" w:rsidP="4C199468">
      <w:pPr>
        <w:spacing w:before="240" w:after="0" w:line="259" w:lineRule="auto"/>
        <w:ind w:left="-14"/>
        <w:rPr>
          <w:szCs w:val="24"/>
        </w:rPr>
      </w:pPr>
      <w:r>
        <w:rPr>
          <w:szCs w:val="24"/>
        </w:rPr>
        <w:t>Chapter 8:  Telephone Techniques</w:t>
      </w:r>
    </w:p>
    <w:p w14:paraId="740E7D6E" w14:textId="152A5141" w:rsidR="00924F10" w:rsidRDefault="00924F10" w:rsidP="4C199468">
      <w:pPr>
        <w:spacing w:before="240" w:after="0" w:line="259" w:lineRule="auto"/>
        <w:ind w:left="-14"/>
        <w:rPr>
          <w:szCs w:val="24"/>
        </w:rPr>
      </w:pPr>
      <w:r>
        <w:rPr>
          <w:szCs w:val="24"/>
        </w:rPr>
        <w:t>Chapter 8 Homework Procedures 8.1 and 8.2</w:t>
      </w:r>
    </w:p>
    <w:p w14:paraId="65B2BDDA" w14:textId="137BE429" w:rsidR="00924F10" w:rsidRPr="00DB50D8" w:rsidRDefault="00924F10" w:rsidP="4C199468">
      <w:pPr>
        <w:spacing w:before="240" w:after="0" w:line="259" w:lineRule="auto"/>
        <w:ind w:left="-14"/>
        <w:rPr>
          <w:szCs w:val="24"/>
        </w:rPr>
      </w:pPr>
      <w:r>
        <w:rPr>
          <w:szCs w:val="24"/>
        </w:rPr>
        <w:t>Chapter 8 Homework Critical Thinking Applications 8.1, 8.2, 8.3, 8.4, 8.5</w:t>
      </w:r>
      <w:proofErr w:type="gramStart"/>
      <w:r>
        <w:rPr>
          <w:szCs w:val="24"/>
        </w:rPr>
        <w:t>,8.6</w:t>
      </w:r>
      <w:proofErr w:type="gramEnd"/>
      <w:r>
        <w:rPr>
          <w:szCs w:val="24"/>
        </w:rPr>
        <w:t>, 8.7</w:t>
      </w:r>
    </w:p>
    <w:p w14:paraId="37FF3BF0" w14:textId="771FBA13" w:rsidR="4C199468" w:rsidRPr="00DB50D8" w:rsidRDefault="4C199468" w:rsidP="4C199468">
      <w:pPr>
        <w:spacing w:before="240" w:after="0" w:line="259" w:lineRule="auto"/>
        <w:ind w:left="-14"/>
        <w:rPr>
          <w:szCs w:val="24"/>
        </w:rPr>
      </w:pPr>
      <w:r w:rsidRPr="00DB50D8">
        <w:rPr>
          <w:szCs w:val="24"/>
        </w:rPr>
        <w:t>LAB ORIENTATION</w:t>
      </w:r>
    </w:p>
    <w:p w14:paraId="721BEBE3" w14:textId="615F1E76" w:rsidR="4C199468" w:rsidRPr="00DB50D8" w:rsidRDefault="4C199468" w:rsidP="4C199468">
      <w:pPr>
        <w:spacing w:before="240" w:after="0" w:line="259" w:lineRule="auto"/>
        <w:ind w:left="-14"/>
        <w:rPr>
          <w:szCs w:val="24"/>
        </w:rPr>
      </w:pPr>
      <w:r w:rsidRPr="00DB50D8">
        <w:rPr>
          <w:szCs w:val="24"/>
        </w:rPr>
        <w:t>LABORATORY GUIDELINES</w:t>
      </w:r>
    </w:p>
    <w:p w14:paraId="4E8EE06D" w14:textId="58CD9F22" w:rsidR="4C199468" w:rsidRPr="00DB50D8" w:rsidRDefault="4C199468" w:rsidP="4C199468">
      <w:pPr>
        <w:spacing w:before="240" w:after="0" w:line="259" w:lineRule="auto"/>
        <w:ind w:left="-14"/>
        <w:rPr>
          <w:szCs w:val="24"/>
        </w:rPr>
      </w:pPr>
      <w:r w:rsidRPr="00DB50D8">
        <w:rPr>
          <w:szCs w:val="24"/>
        </w:rPr>
        <w:t>LABORATORY MANUALS</w:t>
      </w:r>
    </w:p>
    <w:p w14:paraId="19B5820B" w14:textId="2144C426" w:rsidR="4C199468" w:rsidRDefault="4C199468" w:rsidP="00C56FD1">
      <w:pPr>
        <w:spacing w:before="240" w:after="0" w:line="259" w:lineRule="auto"/>
        <w:ind w:left="0" w:firstLine="0"/>
        <w:rPr>
          <w:szCs w:val="24"/>
        </w:rPr>
      </w:pPr>
      <w:r w:rsidRPr="00DB50D8">
        <w:rPr>
          <w:szCs w:val="24"/>
        </w:rPr>
        <w:t xml:space="preserve">Chapter </w:t>
      </w:r>
      <w:r w:rsidR="00924F10">
        <w:rPr>
          <w:szCs w:val="24"/>
        </w:rPr>
        <w:t>30</w:t>
      </w:r>
      <w:r w:rsidRPr="00DB50D8">
        <w:rPr>
          <w:szCs w:val="24"/>
        </w:rPr>
        <w:t xml:space="preserve"> Administer Medications Overview</w:t>
      </w:r>
    </w:p>
    <w:p w14:paraId="263A05EF" w14:textId="43A91B7B" w:rsidR="00924F10" w:rsidRDefault="00924F10" w:rsidP="4C199468">
      <w:pPr>
        <w:spacing w:before="240" w:after="0" w:line="259" w:lineRule="auto"/>
        <w:ind w:left="-14"/>
        <w:rPr>
          <w:szCs w:val="24"/>
        </w:rPr>
      </w:pPr>
      <w:r>
        <w:rPr>
          <w:szCs w:val="24"/>
        </w:rPr>
        <w:t>Chapter 30 Homework Procedures 30.1, 30.2, 30.3, 30.4, 30.5, 30.6, 30.7, 30.8, 30.9</w:t>
      </w:r>
    </w:p>
    <w:p w14:paraId="1B0255FA" w14:textId="3802DFEE" w:rsidR="00924F10" w:rsidRPr="00DB50D8" w:rsidRDefault="00924F10" w:rsidP="4C199468">
      <w:pPr>
        <w:spacing w:before="240" w:after="0" w:line="259" w:lineRule="auto"/>
        <w:ind w:left="-14"/>
        <w:rPr>
          <w:szCs w:val="24"/>
        </w:rPr>
      </w:pPr>
      <w:r>
        <w:rPr>
          <w:szCs w:val="24"/>
        </w:rPr>
        <w:t>Chapter 30 Homework Critical Thinking Applications 30.1, 30.2, 30.3, 30.4, 30.5, 30.6, 30.7, 30.8, 30.9</w:t>
      </w:r>
    </w:p>
    <w:p w14:paraId="1D6CDD90" w14:textId="35CDD2FF" w:rsidR="4C199468" w:rsidRDefault="4C199468" w:rsidP="4C199468">
      <w:pPr>
        <w:spacing w:before="240" w:after="0" w:line="259" w:lineRule="auto"/>
        <w:ind w:left="-14"/>
        <w:rPr>
          <w:szCs w:val="24"/>
        </w:rPr>
      </w:pPr>
      <w:r w:rsidRPr="00DB50D8">
        <w:rPr>
          <w:szCs w:val="24"/>
        </w:rPr>
        <w:t>Chapter 4</w:t>
      </w:r>
      <w:r w:rsidR="001B4E55">
        <w:rPr>
          <w:szCs w:val="24"/>
        </w:rPr>
        <w:t>7</w:t>
      </w:r>
      <w:r w:rsidRPr="00DB50D8">
        <w:rPr>
          <w:szCs w:val="24"/>
        </w:rPr>
        <w:t xml:space="preserve"> </w:t>
      </w:r>
      <w:r w:rsidR="001B4E55">
        <w:rPr>
          <w:szCs w:val="24"/>
        </w:rPr>
        <w:t>Blood Collection</w:t>
      </w:r>
    </w:p>
    <w:p w14:paraId="4BB69062" w14:textId="72A420FF" w:rsidR="001B4E55" w:rsidRDefault="001B4E55" w:rsidP="4C199468">
      <w:pPr>
        <w:spacing w:before="240" w:after="0" w:line="259" w:lineRule="auto"/>
        <w:ind w:left="-14"/>
        <w:rPr>
          <w:szCs w:val="24"/>
        </w:rPr>
      </w:pPr>
      <w:r>
        <w:rPr>
          <w:szCs w:val="24"/>
        </w:rPr>
        <w:t>Chapter 47 Homework Procedures 47.1, 47.2, 47.3, 47.4,</w:t>
      </w:r>
    </w:p>
    <w:p w14:paraId="342460D8" w14:textId="1D92D15F" w:rsidR="001B4E55" w:rsidRPr="00DB50D8" w:rsidRDefault="001B4E55" w:rsidP="4C199468">
      <w:pPr>
        <w:spacing w:before="240" w:after="0" w:line="259" w:lineRule="auto"/>
        <w:ind w:left="-14"/>
        <w:rPr>
          <w:szCs w:val="24"/>
        </w:rPr>
      </w:pPr>
      <w:r>
        <w:rPr>
          <w:szCs w:val="24"/>
        </w:rPr>
        <w:t>Chapter 47 Homework Critical Thinking Applications 47.1, 47.2, 47.3, 47.4, 47.5, 47.6, 47.7, 47.8, 47.9, 47.10, 47.11</w:t>
      </w:r>
    </w:p>
    <w:p w14:paraId="6A2803EC" w14:textId="7C4EBBEA" w:rsidR="4C199468" w:rsidRPr="00DB50D8" w:rsidRDefault="4C199468" w:rsidP="008E667F">
      <w:pPr>
        <w:spacing w:before="240" w:after="0" w:line="259" w:lineRule="auto"/>
        <w:ind w:left="0" w:firstLine="0"/>
        <w:rPr>
          <w:szCs w:val="24"/>
        </w:rPr>
      </w:pPr>
      <w:r w:rsidRPr="00DB50D8">
        <w:rPr>
          <w:szCs w:val="24"/>
        </w:rPr>
        <w:t>Chapter 20, 24, 28, 46 Critical Thinking, Application in textbook, 20-3, 24-7, 28-1, 46-3</w:t>
      </w:r>
    </w:p>
    <w:p w14:paraId="1735744E" w14:textId="4E234C78" w:rsidR="4C199468" w:rsidRPr="00DB50D8" w:rsidRDefault="4C199468" w:rsidP="4C199468">
      <w:pPr>
        <w:spacing w:before="240" w:after="0" w:line="259" w:lineRule="auto"/>
        <w:ind w:left="-14"/>
        <w:rPr>
          <w:szCs w:val="24"/>
        </w:rPr>
      </w:pPr>
      <w:r w:rsidRPr="00DB50D8">
        <w:rPr>
          <w:szCs w:val="24"/>
        </w:rPr>
        <w:t xml:space="preserve">DUE </w:t>
      </w:r>
      <w:r w:rsidR="00C56FD1">
        <w:rPr>
          <w:szCs w:val="24"/>
        </w:rPr>
        <w:t>March 24th</w:t>
      </w:r>
    </w:p>
    <w:p w14:paraId="4A158B0B" w14:textId="11E15468" w:rsidR="4C199468" w:rsidRPr="00C56FD1" w:rsidRDefault="4C199468" w:rsidP="4C199468">
      <w:pPr>
        <w:spacing w:before="240" w:after="0" w:line="259" w:lineRule="auto"/>
        <w:ind w:left="-14"/>
        <w:rPr>
          <w:b/>
          <w:szCs w:val="24"/>
        </w:rPr>
      </w:pPr>
      <w:r w:rsidRPr="00C56FD1">
        <w:rPr>
          <w:b/>
          <w:szCs w:val="24"/>
        </w:rPr>
        <w:t>TEST 2</w:t>
      </w:r>
    </w:p>
    <w:p w14:paraId="3C50366C" w14:textId="4C69AD17" w:rsidR="4C199468" w:rsidRPr="00DB50D8" w:rsidRDefault="4C199468" w:rsidP="4C199468">
      <w:pPr>
        <w:spacing w:before="240" w:after="0" w:line="259" w:lineRule="auto"/>
        <w:ind w:left="-14"/>
        <w:rPr>
          <w:szCs w:val="24"/>
        </w:rPr>
      </w:pPr>
      <w:r w:rsidRPr="00DB50D8">
        <w:rPr>
          <w:szCs w:val="24"/>
        </w:rPr>
        <w:t>Pass Out CPR Book</w:t>
      </w:r>
    </w:p>
    <w:p w14:paraId="3FBC252D" w14:textId="77777777" w:rsidR="008E667F" w:rsidRDefault="008E667F" w:rsidP="4C199468">
      <w:pPr>
        <w:spacing w:before="240" w:after="0" w:line="259" w:lineRule="auto"/>
        <w:ind w:left="-14"/>
        <w:rPr>
          <w:b/>
          <w:bCs/>
          <w:szCs w:val="24"/>
        </w:rPr>
      </w:pPr>
    </w:p>
    <w:p w14:paraId="0EF947E0" w14:textId="34A2CAF3" w:rsidR="4C199468" w:rsidRPr="00DB50D8" w:rsidRDefault="00DB50D8" w:rsidP="4C199468">
      <w:pPr>
        <w:spacing w:before="240" w:after="0" w:line="259" w:lineRule="auto"/>
        <w:ind w:left="-14"/>
        <w:rPr>
          <w:b/>
          <w:szCs w:val="24"/>
        </w:rPr>
      </w:pPr>
      <w:r>
        <w:rPr>
          <w:b/>
          <w:bCs/>
          <w:szCs w:val="24"/>
        </w:rPr>
        <w:t>Week 4</w:t>
      </w:r>
    </w:p>
    <w:p w14:paraId="75AAA03A" w14:textId="282E6510" w:rsidR="4C199468" w:rsidRPr="00DB50D8" w:rsidRDefault="00C56FD1" w:rsidP="4C199468">
      <w:pPr>
        <w:spacing w:before="240" w:after="0" w:line="259" w:lineRule="auto"/>
        <w:ind w:left="-14"/>
        <w:rPr>
          <w:b/>
          <w:szCs w:val="24"/>
        </w:rPr>
      </w:pPr>
      <w:r>
        <w:rPr>
          <w:b/>
          <w:bCs/>
          <w:szCs w:val="24"/>
        </w:rPr>
        <w:t>March 24th</w:t>
      </w:r>
    </w:p>
    <w:p w14:paraId="29139A35" w14:textId="59677207" w:rsidR="4C199468" w:rsidRDefault="4C199468" w:rsidP="4C199468">
      <w:pPr>
        <w:spacing w:before="240" w:after="0" w:line="259" w:lineRule="auto"/>
        <w:ind w:left="-14"/>
        <w:rPr>
          <w:b/>
          <w:bCs/>
          <w:szCs w:val="24"/>
        </w:rPr>
      </w:pPr>
      <w:r w:rsidRPr="00DB50D8">
        <w:rPr>
          <w:bCs/>
          <w:szCs w:val="24"/>
        </w:rPr>
        <w:t>CPR and CPR TEST</w:t>
      </w:r>
      <w:r w:rsidR="001B4E55">
        <w:rPr>
          <w:bCs/>
          <w:szCs w:val="24"/>
        </w:rPr>
        <w:t xml:space="preserve"> AND FIRST </w:t>
      </w:r>
      <w:proofErr w:type="gramStart"/>
      <w:r w:rsidR="001B4E55">
        <w:rPr>
          <w:bCs/>
          <w:szCs w:val="24"/>
        </w:rPr>
        <w:t>AID</w:t>
      </w:r>
      <w:r w:rsidR="00C56FD1">
        <w:rPr>
          <w:bCs/>
          <w:szCs w:val="24"/>
        </w:rPr>
        <w:t xml:space="preserve">  </w:t>
      </w:r>
      <w:r w:rsidR="00C56FD1">
        <w:rPr>
          <w:b/>
          <w:bCs/>
          <w:szCs w:val="24"/>
        </w:rPr>
        <w:t>DATE</w:t>
      </w:r>
      <w:proofErr w:type="gramEnd"/>
      <w:r w:rsidR="00C56FD1">
        <w:rPr>
          <w:b/>
          <w:bCs/>
          <w:szCs w:val="24"/>
        </w:rPr>
        <w:t xml:space="preserve"> TO BE CONFIRMED</w:t>
      </w:r>
      <w:r w:rsidR="008E667F">
        <w:rPr>
          <w:b/>
          <w:bCs/>
          <w:szCs w:val="24"/>
        </w:rPr>
        <w:t xml:space="preserve"> MAY BE TWO DAYS THIS WEEK</w:t>
      </w:r>
    </w:p>
    <w:p w14:paraId="64F8BEFE" w14:textId="77777777" w:rsidR="008E667F" w:rsidRDefault="008E667F" w:rsidP="008E667F">
      <w:pPr>
        <w:spacing w:before="240" w:after="0" w:line="259" w:lineRule="auto"/>
        <w:ind w:left="0" w:firstLine="0"/>
        <w:rPr>
          <w:szCs w:val="24"/>
        </w:rPr>
      </w:pPr>
      <w:r w:rsidRPr="00DB50D8">
        <w:rPr>
          <w:szCs w:val="24"/>
        </w:rPr>
        <w:t xml:space="preserve">Chapter </w:t>
      </w:r>
      <w:r>
        <w:rPr>
          <w:szCs w:val="24"/>
        </w:rPr>
        <w:t>30</w:t>
      </w:r>
      <w:r w:rsidRPr="00DB50D8">
        <w:rPr>
          <w:szCs w:val="24"/>
        </w:rPr>
        <w:t xml:space="preserve"> Administer Medications Overview</w:t>
      </w:r>
    </w:p>
    <w:p w14:paraId="35C3FCB4" w14:textId="77777777" w:rsidR="008E667F" w:rsidRDefault="008E667F" w:rsidP="008E667F">
      <w:pPr>
        <w:spacing w:before="240" w:after="0" w:line="259" w:lineRule="auto"/>
        <w:ind w:left="-14"/>
        <w:rPr>
          <w:szCs w:val="24"/>
        </w:rPr>
      </w:pPr>
      <w:r>
        <w:rPr>
          <w:szCs w:val="24"/>
        </w:rPr>
        <w:t>Chapter 30 Homework Procedures 30.1, 30.2, 30.3, 30.4, 30.5, 30.6, 30.7, 30.8, 30.9</w:t>
      </w:r>
    </w:p>
    <w:p w14:paraId="3AC2447B" w14:textId="77777777" w:rsidR="008E667F" w:rsidRPr="00DB50D8" w:rsidRDefault="008E667F" w:rsidP="008E667F">
      <w:pPr>
        <w:spacing w:before="240" w:after="0" w:line="259" w:lineRule="auto"/>
        <w:ind w:left="-14"/>
        <w:rPr>
          <w:szCs w:val="24"/>
        </w:rPr>
      </w:pPr>
      <w:r>
        <w:rPr>
          <w:szCs w:val="24"/>
        </w:rPr>
        <w:t>Chapter 30 Homework Critical Thinking Applications 30.1, 30.2, 30.3, 30.4, 30.5, 30.6, 30.7, 30.8, 30.9</w:t>
      </w:r>
    </w:p>
    <w:p w14:paraId="49C9FA46" w14:textId="77777777" w:rsidR="008E667F" w:rsidRDefault="008E667F" w:rsidP="008E667F">
      <w:pPr>
        <w:spacing w:before="240" w:after="0" w:line="259" w:lineRule="auto"/>
        <w:ind w:left="-14"/>
        <w:rPr>
          <w:szCs w:val="24"/>
        </w:rPr>
      </w:pPr>
      <w:r w:rsidRPr="00DB50D8">
        <w:rPr>
          <w:szCs w:val="24"/>
        </w:rPr>
        <w:t>Chapter 4</w:t>
      </w:r>
      <w:r>
        <w:rPr>
          <w:szCs w:val="24"/>
        </w:rPr>
        <w:t>7</w:t>
      </w:r>
      <w:r w:rsidRPr="00DB50D8">
        <w:rPr>
          <w:szCs w:val="24"/>
        </w:rPr>
        <w:t xml:space="preserve"> </w:t>
      </w:r>
      <w:r>
        <w:rPr>
          <w:szCs w:val="24"/>
        </w:rPr>
        <w:t>Blood Collection</w:t>
      </w:r>
    </w:p>
    <w:p w14:paraId="6493363B" w14:textId="77777777" w:rsidR="008E667F" w:rsidRDefault="008E667F" w:rsidP="008E667F">
      <w:pPr>
        <w:spacing w:before="240" w:after="0" w:line="259" w:lineRule="auto"/>
        <w:ind w:left="-14"/>
        <w:rPr>
          <w:szCs w:val="24"/>
        </w:rPr>
      </w:pPr>
      <w:r>
        <w:rPr>
          <w:szCs w:val="24"/>
        </w:rPr>
        <w:t>Chapter 47 Homework Procedures 47.1, 47.2, 47.3, 47.4,</w:t>
      </w:r>
    </w:p>
    <w:p w14:paraId="7E94575D" w14:textId="77777777" w:rsidR="008E667F" w:rsidRPr="00DB50D8" w:rsidRDefault="008E667F" w:rsidP="008E667F">
      <w:pPr>
        <w:spacing w:before="240" w:after="0" w:line="259" w:lineRule="auto"/>
        <w:ind w:left="-14"/>
        <w:rPr>
          <w:szCs w:val="24"/>
        </w:rPr>
      </w:pPr>
      <w:r>
        <w:rPr>
          <w:szCs w:val="24"/>
        </w:rPr>
        <w:t>Chapter 47 Homework Critical Thinking Applications 47.1, 47.2, 47.3, 47.4, 47.5, 47.6, 47.7, 47.8, 47.9, 47.10, 47.11</w:t>
      </w:r>
    </w:p>
    <w:p w14:paraId="1BE87423" w14:textId="77777777" w:rsidR="008E667F" w:rsidRPr="00DB50D8" w:rsidRDefault="008E667F" w:rsidP="008E667F">
      <w:pPr>
        <w:spacing w:before="240" w:after="0" w:line="259" w:lineRule="auto"/>
        <w:ind w:left="0" w:firstLine="0"/>
        <w:rPr>
          <w:szCs w:val="24"/>
        </w:rPr>
      </w:pPr>
      <w:r w:rsidRPr="00DB50D8">
        <w:rPr>
          <w:szCs w:val="24"/>
        </w:rPr>
        <w:t>Chapter 20, 24, 28, 46 Critical Thinking, Application in textbook, 20-3, 24-7, 28-1, 46-3</w:t>
      </w:r>
    </w:p>
    <w:p w14:paraId="55A42EF6" w14:textId="2D22E9C3" w:rsidR="4C199468" w:rsidRPr="00DB50D8" w:rsidRDefault="00DB50D8" w:rsidP="4C199468">
      <w:pPr>
        <w:spacing w:before="240" w:after="0" w:line="259" w:lineRule="auto"/>
        <w:ind w:left="-14"/>
        <w:rPr>
          <w:b/>
          <w:szCs w:val="24"/>
        </w:rPr>
      </w:pPr>
      <w:r>
        <w:rPr>
          <w:b/>
          <w:bCs/>
          <w:szCs w:val="24"/>
        </w:rPr>
        <w:t>Week 5</w:t>
      </w:r>
    </w:p>
    <w:p w14:paraId="7403085C" w14:textId="027D491C" w:rsidR="4C199468" w:rsidRPr="00C56FD1" w:rsidRDefault="00C56FD1" w:rsidP="4C199468">
      <w:pPr>
        <w:spacing w:before="240" w:after="0" w:line="259" w:lineRule="auto"/>
        <w:ind w:left="-14"/>
        <w:rPr>
          <w:b/>
          <w:szCs w:val="24"/>
        </w:rPr>
      </w:pPr>
      <w:r>
        <w:rPr>
          <w:b/>
          <w:bCs/>
          <w:szCs w:val="24"/>
        </w:rPr>
        <w:t>MARCH 30 – APRIL 3RD</w:t>
      </w:r>
      <w:r w:rsidR="4C199468" w:rsidRPr="00DB50D8">
        <w:rPr>
          <w:bCs/>
          <w:szCs w:val="24"/>
        </w:rPr>
        <w:t xml:space="preserve"> </w:t>
      </w:r>
      <w:bookmarkStart w:id="4" w:name="_GoBack"/>
      <w:bookmarkEnd w:id="4"/>
      <w:r>
        <w:rPr>
          <w:b/>
          <w:bCs/>
          <w:szCs w:val="24"/>
        </w:rPr>
        <w:t>JOB SHADOW MUST BE DONE!!!!</w:t>
      </w:r>
    </w:p>
    <w:p w14:paraId="100A51F7" w14:textId="37657558" w:rsidR="4C199468" w:rsidRPr="00DB50D8" w:rsidRDefault="00DB50D8" w:rsidP="4C199468">
      <w:pPr>
        <w:spacing w:before="240" w:after="0" w:line="259" w:lineRule="auto"/>
        <w:ind w:left="-14"/>
        <w:rPr>
          <w:b/>
          <w:bCs/>
          <w:szCs w:val="24"/>
        </w:rPr>
      </w:pPr>
      <w:r>
        <w:rPr>
          <w:b/>
          <w:bCs/>
          <w:szCs w:val="24"/>
        </w:rPr>
        <w:t>Week 6</w:t>
      </w:r>
    </w:p>
    <w:p w14:paraId="56A5D604" w14:textId="6786422B" w:rsidR="4C199468" w:rsidRDefault="00C56FD1" w:rsidP="4C199468">
      <w:pPr>
        <w:spacing w:before="240" w:after="0" w:line="259" w:lineRule="auto"/>
        <w:ind w:left="-14"/>
        <w:rPr>
          <w:b/>
          <w:bCs/>
          <w:szCs w:val="24"/>
        </w:rPr>
      </w:pPr>
      <w:r>
        <w:rPr>
          <w:b/>
          <w:bCs/>
          <w:szCs w:val="24"/>
        </w:rPr>
        <w:t>April 7</w:t>
      </w:r>
      <w:r w:rsidRPr="00C56FD1">
        <w:rPr>
          <w:b/>
          <w:bCs/>
          <w:szCs w:val="24"/>
          <w:vertAlign w:val="superscript"/>
        </w:rPr>
        <w:t>th</w:t>
      </w:r>
    </w:p>
    <w:p w14:paraId="4CBD3ABE" w14:textId="77777777" w:rsidR="00C56FD1" w:rsidRDefault="00C56FD1" w:rsidP="00C56FD1">
      <w:pPr>
        <w:spacing w:before="240" w:after="0" w:line="259" w:lineRule="auto"/>
        <w:ind w:left="-14"/>
        <w:rPr>
          <w:szCs w:val="24"/>
        </w:rPr>
      </w:pPr>
      <w:r w:rsidRPr="00DB50D8">
        <w:rPr>
          <w:szCs w:val="24"/>
        </w:rPr>
        <w:t xml:space="preserve">Chapter </w:t>
      </w:r>
      <w:r>
        <w:rPr>
          <w:szCs w:val="24"/>
        </w:rPr>
        <w:t>19</w:t>
      </w:r>
      <w:r w:rsidRPr="00DB50D8">
        <w:rPr>
          <w:szCs w:val="24"/>
        </w:rPr>
        <w:t xml:space="preserve"> Infection Control Overview</w:t>
      </w:r>
    </w:p>
    <w:p w14:paraId="128374E6" w14:textId="77777777" w:rsidR="00C56FD1" w:rsidRDefault="00C56FD1" w:rsidP="00C56FD1">
      <w:pPr>
        <w:spacing w:before="240" w:after="0" w:line="259" w:lineRule="auto"/>
        <w:ind w:left="-14"/>
        <w:rPr>
          <w:szCs w:val="24"/>
        </w:rPr>
      </w:pPr>
      <w:r>
        <w:rPr>
          <w:szCs w:val="24"/>
        </w:rPr>
        <w:t>Chapter 19 Homework Procedures 19.1, 19.2, 19.3</w:t>
      </w:r>
    </w:p>
    <w:p w14:paraId="58286848" w14:textId="77777777" w:rsidR="00C56FD1" w:rsidRPr="00DB50D8" w:rsidRDefault="00C56FD1" w:rsidP="00C56FD1">
      <w:pPr>
        <w:spacing w:before="240" w:after="0" w:line="259" w:lineRule="auto"/>
        <w:ind w:left="-14"/>
        <w:rPr>
          <w:szCs w:val="24"/>
        </w:rPr>
      </w:pPr>
      <w:r>
        <w:rPr>
          <w:szCs w:val="24"/>
        </w:rPr>
        <w:t>Chapter 19 Homework Critical Thinking Applications 19.1, 19.2, 19.3, 19.4, 19.5, 19.6, 19.7</w:t>
      </w:r>
    </w:p>
    <w:p w14:paraId="21356BFF" w14:textId="77777777" w:rsidR="00C56FD1" w:rsidRDefault="00C56FD1" w:rsidP="00C56FD1">
      <w:pPr>
        <w:spacing w:before="240" w:after="0" w:line="259" w:lineRule="auto"/>
        <w:ind w:left="-14"/>
        <w:rPr>
          <w:szCs w:val="24"/>
        </w:rPr>
      </w:pPr>
      <w:r w:rsidRPr="00DB50D8">
        <w:rPr>
          <w:szCs w:val="24"/>
        </w:rPr>
        <w:t xml:space="preserve">Chapter </w:t>
      </w:r>
      <w:r>
        <w:rPr>
          <w:szCs w:val="24"/>
        </w:rPr>
        <w:t xml:space="preserve">20 </w:t>
      </w:r>
      <w:r w:rsidRPr="00DB50D8">
        <w:rPr>
          <w:szCs w:val="24"/>
        </w:rPr>
        <w:t>Vital Signs Overview</w:t>
      </w:r>
    </w:p>
    <w:p w14:paraId="197CE750" w14:textId="77777777" w:rsidR="00C56FD1" w:rsidRDefault="00C56FD1" w:rsidP="00C56FD1">
      <w:pPr>
        <w:spacing w:before="240" w:after="0" w:line="259" w:lineRule="auto"/>
        <w:ind w:left="-14"/>
        <w:rPr>
          <w:szCs w:val="24"/>
        </w:rPr>
      </w:pPr>
      <w:r>
        <w:rPr>
          <w:szCs w:val="24"/>
        </w:rPr>
        <w:t>Chapter 20 Homework Procedures 20.1, 20.2, 20.3, 20.4, 20.5, 20.6, 20.7, 20.8, 20.9, 20.10</w:t>
      </w:r>
    </w:p>
    <w:p w14:paraId="67C29B16" w14:textId="77777777" w:rsidR="00C56FD1" w:rsidRDefault="00C56FD1" w:rsidP="00C56FD1">
      <w:pPr>
        <w:spacing w:before="240" w:after="0" w:line="259" w:lineRule="auto"/>
        <w:ind w:left="-14"/>
        <w:rPr>
          <w:szCs w:val="24"/>
        </w:rPr>
      </w:pPr>
      <w:r>
        <w:rPr>
          <w:szCs w:val="24"/>
        </w:rPr>
        <w:t>Chapter 20 Homework Critical Thinking Applications 20.1, 20.2, 20.3, 20.4, 20.5, 20.6, 20.9</w:t>
      </w:r>
    </w:p>
    <w:p w14:paraId="30319B1D" w14:textId="77777777" w:rsidR="008E667F" w:rsidRDefault="008E667F" w:rsidP="00C56FD1">
      <w:pPr>
        <w:spacing w:before="240" w:after="0" w:line="259" w:lineRule="auto"/>
        <w:ind w:left="-14"/>
        <w:rPr>
          <w:szCs w:val="24"/>
        </w:rPr>
      </w:pPr>
    </w:p>
    <w:p w14:paraId="7A18657F" w14:textId="77777777" w:rsidR="008E667F" w:rsidRDefault="008E667F" w:rsidP="00C56FD1">
      <w:pPr>
        <w:spacing w:before="240" w:after="0" w:line="259" w:lineRule="auto"/>
        <w:ind w:left="-14"/>
        <w:rPr>
          <w:szCs w:val="24"/>
        </w:rPr>
      </w:pPr>
    </w:p>
    <w:p w14:paraId="14FAC1A9" w14:textId="77777777" w:rsidR="008E667F" w:rsidRPr="00DB50D8" w:rsidRDefault="008E667F" w:rsidP="00C56FD1">
      <w:pPr>
        <w:spacing w:before="240" w:after="0" w:line="259" w:lineRule="auto"/>
        <w:ind w:left="-14"/>
        <w:rPr>
          <w:szCs w:val="24"/>
        </w:rPr>
      </w:pPr>
    </w:p>
    <w:p w14:paraId="7063665D" w14:textId="4A985BDB" w:rsidR="4C199468" w:rsidRPr="00DB50D8" w:rsidRDefault="00DB50D8" w:rsidP="4C199468">
      <w:pPr>
        <w:spacing w:before="240" w:after="0" w:line="259" w:lineRule="auto"/>
        <w:ind w:left="-14"/>
        <w:rPr>
          <w:b/>
          <w:bCs/>
          <w:szCs w:val="24"/>
        </w:rPr>
      </w:pPr>
      <w:r>
        <w:rPr>
          <w:b/>
          <w:bCs/>
          <w:szCs w:val="24"/>
        </w:rPr>
        <w:t>Week 7</w:t>
      </w:r>
    </w:p>
    <w:p w14:paraId="09422754" w14:textId="41376CBD" w:rsidR="4C199468" w:rsidRPr="00DB50D8" w:rsidRDefault="008E667F" w:rsidP="4C199468">
      <w:pPr>
        <w:spacing w:before="240" w:after="0" w:line="259" w:lineRule="auto"/>
        <w:ind w:left="-14"/>
        <w:rPr>
          <w:bCs/>
          <w:szCs w:val="24"/>
        </w:rPr>
      </w:pPr>
      <w:r>
        <w:rPr>
          <w:b/>
          <w:bCs/>
          <w:szCs w:val="24"/>
        </w:rPr>
        <w:t>April 14th</w:t>
      </w:r>
    </w:p>
    <w:p w14:paraId="1F098FE4" w14:textId="4F80E3EC" w:rsidR="4C199468" w:rsidRDefault="00865F29" w:rsidP="4C199468">
      <w:pPr>
        <w:spacing w:before="240" w:after="0" w:line="259" w:lineRule="auto"/>
        <w:ind w:left="-14"/>
        <w:rPr>
          <w:bCs/>
          <w:szCs w:val="24"/>
        </w:rPr>
      </w:pPr>
      <w:r>
        <w:rPr>
          <w:bCs/>
          <w:szCs w:val="24"/>
        </w:rPr>
        <w:t xml:space="preserve">PRESENTATIONS </w:t>
      </w:r>
      <w:r w:rsidR="4C199468" w:rsidRPr="00DB50D8">
        <w:rPr>
          <w:bCs/>
          <w:szCs w:val="24"/>
        </w:rPr>
        <w:t>JOB SHADOW PRESENTATIONS</w:t>
      </w:r>
    </w:p>
    <w:p w14:paraId="2FEB0D9C" w14:textId="6775E07A" w:rsidR="008E667F" w:rsidRPr="00DB50D8" w:rsidRDefault="008E667F" w:rsidP="4C199468">
      <w:pPr>
        <w:spacing w:before="240" w:after="0" w:line="259" w:lineRule="auto"/>
        <w:ind w:left="-14"/>
        <w:rPr>
          <w:bCs/>
          <w:szCs w:val="24"/>
        </w:rPr>
      </w:pPr>
      <w:r>
        <w:rPr>
          <w:bCs/>
          <w:szCs w:val="24"/>
        </w:rPr>
        <w:t>REVIEW FOR FINAL EXAM</w:t>
      </w:r>
    </w:p>
    <w:p w14:paraId="0179663B" w14:textId="4A5BCEAF" w:rsidR="4C199468" w:rsidRPr="00DB50D8" w:rsidRDefault="00DB50D8" w:rsidP="4C199468">
      <w:pPr>
        <w:spacing w:before="240" w:after="0" w:line="259" w:lineRule="auto"/>
        <w:ind w:left="-14"/>
        <w:rPr>
          <w:b/>
          <w:bCs/>
          <w:szCs w:val="24"/>
        </w:rPr>
      </w:pPr>
      <w:r>
        <w:rPr>
          <w:b/>
          <w:bCs/>
          <w:szCs w:val="24"/>
        </w:rPr>
        <w:t>Week 8th</w:t>
      </w:r>
    </w:p>
    <w:p w14:paraId="7CEEA6EB" w14:textId="47DCF3AF" w:rsidR="4C199468" w:rsidRPr="00865F29" w:rsidRDefault="008E667F" w:rsidP="4C199468">
      <w:pPr>
        <w:spacing w:before="240" w:after="0" w:line="259" w:lineRule="auto"/>
        <w:ind w:left="-14"/>
        <w:rPr>
          <w:b/>
          <w:bCs/>
          <w:szCs w:val="24"/>
        </w:rPr>
      </w:pPr>
      <w:r>
        <w:rPr>
          <w:b/>
          <w:bCs/>
          <w:szCs w:val="24"/>
        </w:rPr>
        <w:t>April 21st</w:t>
      </w:r>
    </w:p>
    <w:p w14:paraId="3DBA74DF" w14:textId="52641E5C" w:rsidR="4C199468" w:rsidRPr="00865F29" w:rsidRDefault="4C199468" w:rsidP="4C199468">
      <w:pPr>
        <w:spacing w:before="240" w:after="0" w:line="259" w:lineRule="auto"/>
        <w:ind w:left="-14"/>
        <w:rPr>
          <w:b/>
          <w:bCs/>
          <w:szCs w:val="24"/>
        </w:rPr>
      </w:pPr>
      <w:r w:rsidRPr="00865F29">
        <w:rPr>
          <w:b/>
          <w:bCs/>
          <w:szCs w:val="24"/>
        </w:rPr>
        <w:t>FINISH PRESENTATIONS AND FINAL EXAM</w:t>
      </w:r>
    </w:p>
    <w:p w14:paraId="70048845" w14:textId="190E5C5F" w:rsidR="4C199468" w:rsidRPr="00DB50D8" w:rsidRDefault="4C199468" w:rsidP="4C199468">
      <w:pPr>
        <w:spacing w:before="240" w:after="0" w:line="259" w:lineRule="auto"/>
        <w:ind w:left="-14"/>
        <w:rPr>
          <w:szCs w:val="24"/>
        </w:rPr>
      </w:pPr>
    </w:p>
    <w:p w14:paraId="1AABEF53" w14:textId="740D53C5" w:rsidR="4C199468" w:rsidRPr="00DB50D8" w:rsidRDefault="4C199468" w:rsidP="4C199468">
      <w:pPr>
        <w:spacing w:before="240" w:after="0" w:line="259" w:lineRule="auto"/>
        <w:ind w:left="-14"/>
        <w:rPr>
          <w:szCs w:val="24"/>
          <w:vertAlign w:val="superscript"/>
        </w:rPr>
      </w:pPr>
    </w:p>
    <w:p w14:paraId="6667A0D0" w14:textId="1DE36BDB" w:rsidR="4C199468" w:rsidRDefault="4C199468" w:rsidP="4C199468">
      <w:pPr>
        <w:spacing w:before="240" w:after="0" w:line="259" w:lineRule="auto"/>
        <w:ind w:left="-14"/>
        <w:rPr>
          <w:vertAlign w:val="superscript"/>
        </w:rPr>
      </w:pPr>
    </w:p>
    <w:p w14:paraId="6C2BD373" w14:textId="05FA98F8" w:rsidR="4C199468" w:rsidRDefault="4C199468" w:rsidP="4C199468">
      <w:pPr>
        <w:spacing w:before="240" w:after="0" w:line="259" w:lineRule="auto"/>
        <w:ind w:left="-14"/>
        <w:rPr>
          <w:vertAlign w:val="superscript"/>
        </w:rPr>
      </w:pPr>
    </w:p>
    <w:p w14:paraId="52C46F9A" w14:textId="2DB5105E" w:rsidR="4C199468" w:rsidRDefault="4C199468" w:rsidP="4C199468">
      <w:pPr>
        <w:spacing w:before="240" w:after="0" w:line="259" w:lineRule="auto"/>
        <w:ind w:left="-14"/>
        <w:rPr>
          <w:vertAlign w:val="superscript"/>
        </w:rPr>
      </w:pPr>
    </w:p>
    <w:p w14:paraId="3F9FA8C1" w14:textId="77A39985" w:rsidR="4C199468" w:rsidRDefault="4C199468" w:rsidP="4C199468">
      <w:pPr>
        <w:spacing w:before="240" w:after="0" w:line="259" w:lineRule="auto"/>
        <w:ind w:left="-14"/>
        <w:rPr>
          <w:vertAlign w:val="superscript"/>
        </w:rPr>
      </w:pPr>
    </w:p>
    <w:p w14:paraId="21A41FF4" w14:textId="5E57CA47" w:rsidR="4C199468" w:rsidRDefault="4C199468" w:rsidP="4C199468">
      <w:pPr>
        <w:spacing w:before="240" w:after="0" w:line="259" w:lineRule="auto"/>
        <w:ind w:left="-14"/>
        <w:rPr>
          <w:vertAlign w:val="superscript"/>
        </w:rPr>
      </w:pPr>
    </w:p>
    <w:p w14:paraId="10EB1077" w14:textId="37DCCC2E" w:rsidR="4C199468" w:rsidRDefault="4C199468" w:rsidP="4C199468">
      <w:pPr>
        <w:spacing w:before="240" w:after="0" w:line="259" w:lineRule="auto"/>
        <w:ind w:left="-14"/>
        <w:rPr>
          <w:vertAlign w:val="superscript"/>
        </w:rPr>
      </w:pPr>
    </w:p>
    <w:p w14:paraId="21B7F49E" w14:textId="0D679B32" w:rsidR="4C199468" w:rsidRDefault="4C199468" w:rsidP="4C199468">
      <w:pPr>
        <w:spacing w:before="240" w:after="0" w:line="259" w:lineRule="auto"/>
        <w:ind w:left="-14"/>
        <w:rPr>
          <w:vertAlign w:val="superscript"/>
        </w:rPr>
      </w:pPr>
    </w:p>
    <w:p w14:paraId="407450A5" w14:textId="102946F3" w:rsidR="4C199468" w:rsidRDefault="4C199468" w:rsidP="4C199468">
      <w:pPr>
        <w:spacing w:before="240" w:after="0" w:line="259" w:lineRule="auto"/>
        <w:ind w:left="-14"/>
        <w:rPr>
          <w:vertAlign w:val="superscript"/>
        </w:rPr>
      </w:pPr>
    </w:p>
    <w:p w14:paraId="541F0E53" w14:textId="178D8CA9" w:rsidR="4C199468" w:rsidRDefault="4C199468" w:rsidP="4C199468">
      <w:pPr>
        <w:spacing w:before="240" w:after="0" w:line="259" w:lineRule="auto"/>
        <w:ind w:left="-14"/>
        <w:rPr>
          <w:vertAlign w:val="superscript"/>
        </w:rPr>
      </w:pPr>
    </w:p>
    <w:p w14:paraId="355F2C8F" w14:textId="2277824A" w:rsidR="4C199468" w:rsidRDefault="4C199468" w:rsidP="4C199468">
      <w:pPr>
        <w:spacing w:before="240" w:after="0" w:line="259" w:lineRule="auto"/>
        <w:ind w:left="-14"/>
        <w:rPr>
          <w:vertAlign w:val="superscript"/>
        </w:rPr>
      </w:pPr>
    </w:p>
    <w:p w14:paraId="40C54B85" w14:textId="77342FED" w:rsidR="4C199468" w:rsidRDefault="4C199468" w:rsidP="4C199468">
      <w:pPr>
        <w:spacing w:before="240" w:after="0" w:line="259" w:lineRule="auto"/>
        <w:ind w:left="-14"/>
        <w:rPr>
          <w:vertAlign w:val="superscript"/>
        </w:rPr>
      </w:pPr>
    </w:p>
    <w:p w14:paraId="769C575D" w14:textId="775085BB" w:rsidR="4C199468" w:rsidRDefault="4C199468" w:rsidP="4C199468">
      <w:pPr>
        <w:spacing w:before="240" w:after="0" w:line="259" w:lineRule="auto"/>
        <w:ind w:left="-14"/>
        <w:rPr>
          <w:vertAlign w:val="superscript"/>
        </w:rPr>
      </w:pPr>
    </w:p>
    <w:p w14:paraId="2C354D0C" w14:textId="66F6A867" w:rsidR="4C199468" w:rsidRDefault="4C199468" w:rsidP="4C199468">
      <w:pPr>
        <w:spacing w:before="240" w:after="0" w:line="259" w:lineRule="auto"/>
        <w:ind w:left="-14"/>
        <w:rPr>
          <w:vertAlign w:val="superscript"/>
        </w:rPr>
      </w:pPr>
    </w:p>
    <w:p w14:paraId="5F63ADD2" w14:textId="00D4ACCF" w:rsidR="4C199468" w:rsidRDefault="4C199468" w:rsidP="4C199468">
      <w:pPr>
        <w:spacing w:before="240" w:after="0" w:line="259" w:lineRule="auto"/>
        <w:ind w:left="-14"/>
        <w:rPr>
          <w:vertAlign w:val="superscript"/>
        </w:rPr>
      </w:pPr>
    </w:p>
    <w:p w14:paraId="06515960" w14:textId="03C669CD" w:rsidR="4C199468" w:rsidRDefault="006F17D7" w:rsidP="006F17D7">
      <w:pPr>
        <w:tabs>
          <w:tab w:val="left" w:pos="1770"/>
        </w:tabs>
        <w:spacing w:before="240" w:after="0" w:line="259" w:lineRule="auto"/>
        <w:ind w:left="-14"/>
        <w:rPr>
          <w:vertAlign w:val="superscript"/>
        </w:rPr>
      </w:pPr>
      <w:r>
        <w:rPr>
          <w:vertAlign w:val="superscript"/>
        </w:rPr>
        <w:tab/>
      </w:r>
      <w:r>
        <w:rPr>
          <w:vertAlign w:val="superscript"/>
        </w:rPr>
        <w:tab/>
      </w:r>
    </w:p>
    <w:p w14:paraId="2E929609" w14:textId="77777777" w:rsidR="006F17D7" w:rsidRDefault="006F17D7" w:rsidP="00F039EF">
      <w:pPr>
        <w:ind w:left="-5"/>
      </w:pPr>
    </w:p>
    <w:p w14:paraId="175CE538" w14:textId="48929B3B" w:rsidR="001E4F0B" w:rsidRDefault="001E4F0B" w:rsidP="00F039EF">
      <w:pPr>
        <w:ind w:left="-5"/>
        <w:rPr>
          <w:i/>
        </w:rPr>
      </w:pPr>
    </w:p>
    <w:p w14:paraId="3B59F69C" w14:textId="77777777" w:rsidR="006F17D7" w:rsidRDefault="006F17D7" w:rsidP="00F039EF">
      <w:pPr>
        <w:ind w:left="-5"/>
      </w:pPr>
    </w:p>
    <w:sectPr w:rsidR="006F17D7">
      <w:headerReference w:type="even" r:id="rId10"/>
      <w:headerReference w:type="default" r:id="rId11"/>
      <w:footerReference w:type="even" r:id="rId12"/>
      <w:footerReference w:type="default" r:id="rId13"/>
      <w:headerReference w:type="first" r:id="rId14"/>
      <w:footerReference w:type="first" r:id="rId15"/>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CA0C9" w14:textId="77777777" w:rsidR="00D04E62" w:rsidRDefault="00D04E62">
      <w:pPr>
        <w:spacing w:after="0" w:line="240" w:lineRule="auto"/>
      </w:pPr>
      <w:r>
        <w:separator/>
      </w:r>
    </w:p>
  </w:endnote>
  <w:endnote w:type="continuationSeparator" w:id="0">
    <w:p w14:paraId="6BC46FF2" w14:textId="77777777" w:rsidR="00D04E62" w:rsidRDefault="00D04E62">
      <w:pPr>
        <w:spacing w:after="0" w:line="240" w:lineRule="auto"/>
      </w:pPr>
      <w:r>
        <w:continuationSeparator/>
      </w:r>
    </w:p>
  </w:endnote>
  <w:endnote w:type="continuationNotice" w:id="1">
    <w:p w14:paraId="3FBBD18A" w14:textId="77777777" w:rsidR="00D04E62" w:rsidRDefault="00D04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7F5498" w:rsidRDefault="007F5498">
    <w:pPr>
      <w:spacing w:after="0" w:line="259" w:lineRule="auto"/>
      <w:ind w:left="0" w:firstLine="0"/>
    </w:pPr>
    <w:r>
      <w:t xml:space="preserve"> </w:t>
    </w:r>
    <w:r>
      <w:tab/>
      <w:t xml:space="preserve"> </w:t>
    </w:r>
    <w:r>
      <w:tab/>
      <w:t xml:space="preserve"> </w:t>
    </w:r>
  </w:p>
  <w:p w14:paraId="3FD76AD9" w14:textId="77777777"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2C532" w14:textId="3F43D599" w:rsidR="006F17D7" w:rsidRDefault="006F17D7" w:rsidP="006F17D7">
    <w:pPr>
      <w:spacing w:after="0" w:line="259" w:lineRule="auto"/>
      <w:ind w:left="0" w:firstLine="0"/>
    </w:pPr>
    <w:r>
      <w:t>Reviewed 11/21/19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7F5498" w:rsidRDefault="007F5498">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90B26" w14:textId="77777777" w:rsidR="00D04E62" w:rsidRDefault="00D04E62">
      <w:pPr>
        <w:spacing w:after="0" w:line="240" w:lineRule="auto"/>
      </w:pPr>
      <w:r>
        <w:separator/>
      </w:r>
    </w:p>
  </w:footnote>
  <w:footnote w:type="continuationSeparator" w:id="0">
    <w:p w14:paraId="630826F1" w14:textId="77777777" w:rsidR="00D04E62" w:rsidRDefault="00D04E62">
      <w:pPr>
        <w:spacing w:after="0" w:line="240" w:lineRule="auto"/>
      </w:pPr>
      <w:r>
        <w:continuationSeparator/>
      </w:r>
    </w:p>
  </w:footnote>
  <w:footnote w:type="continuationNotice" w:id="1">
    <w:p w14:paraId="65028573" w14:textId="77777777" w:rsidR="00D04E62" w:rsidRDefault="00D04E6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627115F0" w:rsidR="007F5498" w:rsidRDefault="006F17D7">
    <w:pPr>
      <w:spacing w:after="0" w:line="259" w:lineRule="auto"/>
      <w:ind w:left="0" w:right="-5" w:firstLine="0"/>
      <w:jc w:val="right"/>
    </w:pPr>
    <w:r>
      <w:t xml:space="preserve"> </w:t>
    </w:r>
    <w:r w:rsidR="007F5498">
      <w:t xml:space="preserve"> </w:t>
    </w:r>
  </w:p>
  <w:p w14:paraId="01E4FA29" w14:textId="77777777" w:rsidR="007F5498" w:rsidRDefault="007F5498">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7F5498" w:rsidRDefault="007F5498">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FFFFFFFF">
      <w:start w:val="1"/>
      <w:numFmt w:val="bullet"/>
      <w:lvlText w:val="•"/>
      <w:lvlJc w:val="left"/>
      <w:pPr>
        <w:ind w:left="720"/>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2A68"/>
    <w:rsid w:val="000F3075"/>
    <w:rsid w:val="00106082"/>
    <w:rsid w:val="001311B5"/>
    <w:rsid w:val="001456DD"/>
    <w:rsid w:val="001503B1"/>
    <w:rsid w:val="00157B3C"/>
    <w:rsid w:val="001654B0"/>
    <w:rsid w:val="0018221F"/>
    <w:rsid w:val="001A2DE8"/>
    <w:rsid w:val="001B2251"/>
    <w:rsid w:val="001B4E55"/>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37AD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17D7"/>
    <w:rsid w:val="006F4F26"/>
    <w:rsid w:val="006F6C22"/>
    <w:rsid w:val="0073149B"/>
    <w:rsid w:val="0074385E"/>
    <w:rsid w:val="00744C42"/>
    <w:rsid w:val="00752A7B"/>
    <w:rsid w:val="00760E8F"/>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5F29"/>
    <w:rsid w:val="0086726A"/>
    <w:rsid w:val="00877986"/>
    <w:rsid w:val="00892270"/>
    <w:rsid w:val="008A3F2D"/>
    <w:rsid w:val="008B13E3"/>
    <w:rsid w:val="008B32C6"/>
    <w:rsid w:val="008C5E0D"/>
    <w:rsid w:val="008D0D1B"/>
    <w:rsid w:val="008D4464"/>
    <w:rsid w:val="008E596C"/>
    <w:rsid w:val="008E5A1E"/>
    <w:rsid w:val="008E667F"/>
    <w:rsid w:val="008F66D0"/>
    <w:rsid w:val="008F7F31"/>
    <w:rsid w:val="0091251E"/>
    <w:rsid w:val="00920600"/>
    <w:rsid w:val="00924F10"/>
    <w:rsid w:val="009363D4"/>
    <w:rsid w:val="009378BC"/>
    <w:rsid w:val="009456CF"/>
    <w:rsid w:val="0094731D"/>
    <w:rsid w:val="009558C4"/>
    <w:rsid w:val="00960E53"/>
    <w:rsid w:val="0096283D"/>
    <w:rsid w:val="009650A7"/>
    <w:rsid w:val="00970F9F"/>
    <w:rsid w:val="009853A5"/>
    <w:rsid w:val="009A5559"/>
    <w:rsid w:val="009B77EE"/>
    <w:rsid w:val="009C07E5"/>
    <w:rsid w:val="009D57A2"/>
    <w:rsid w:val="009D70C7"/>
    <w:rsid w:val="009E014D"/>
    <w:rsid w:val="009E126C"/>
    <w:rsid w:val="00A01DBB"/>
    <w:rsid w:val="00A029B0"/>
    <w:rsid w:val="00A05786"/>
    <w:rsid w:val="00A156E9"/>
    <w:rsid w:val="00A2309D"/>
    <w:rsid w:val="00A24AFE"/>
    <w:rsid w:val="00A30400"/>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F4843"/>
    <w:rsid w:val="00BF7DFC"/>
    <w:rsid w:val="00C02608"/>
    <w:rsid w:val="00C10096"/>
    <w:rsid w:val="00C22F2F"/>
    <w:rsid w:val="00C43267"/>
    <w:rsid w:val="00C561A6"/>
    <w:rsid w:val="00C56FD1"/>
    <w:rsid w:val="00C57D73"/>
    <w:rsid w:val="00C651BB"/>
    <w:rsid w:val="00C75C31"/>
    <w:rsid w:val="00C963A6"/>
    <w:rsid w:val="00C9701A"/>
    <w:rsid w:val="00CB7DCB"/>
    <w:rsid w:val="00CC4E12"/>
    <w:rsid w:val="00CD3D2E"/>
    <w:rsid w:val="00CE3A40"/>
    <w:rsid w:val="00CE5736"/>
    <w:rsid w:val="00CF6275"/>
    <w:rsid w:val="00CF6765"/>
    <w:rsid w:val="00D04E62"/>
    <w:rsid w:val="00D16A5D"/>
    <w:rsid w:val="00D24D04"/>
    <w:rsid w:val="00D33698"/>
    <w:rsid w:val="00D336C3"/>
    <w:rsid w:val="00D34E08"/>
    <w:rsid w:val="00D45F51"/>
    <w:rsid w:val="00D528F2"/>
    <w:rsid w:val="00D550EA"/>
    <w:rsid w:val="00D624DF"/>
    <w:rsid w:val="00D8167C"/>
    <w:rsid w:val="00D82BE8"/>
    <w:rsid w:val="00D97BA3"/>
    <w:rsid w:val="00DA6D8A"/>
    <w:rsid w:val="00DB50D8"/>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 w:val="4C199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azon.com/Publication-Manual-American-Psychological-Association/dp/1433805618/ref=sr_1_1?keywords=apa+manual+6th+edition&amp;qid=1556292732&amp;s=gateway&amp;sr=8-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65557-4200-4CC8-A5E6-0DD92C37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F174809F</Template>
  <TotalTime>1</TotalTime>
  <Pages>10</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Sue Hawes</cp:lastModifiedBy>
  <cp:revision>2</cp:revision>
  <cp:lastPrinted>2019-08-01T23:42:00Z</cp:lastPrinted>
  <dcterms:created xsi:type="dcterms:W3CDTF">2020-03-03T12:06:00Z</dcterms:created>
  <dcterms:modified xsi:type="dcterms:W3CDTF">2020-03-03T12:06:00Z</dcterms:modified>
</cp:coreProperties>
</file>